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204" w:rsidRPr="00742C8C" w:rsidRDefault="00A173C1" w:rsidP="009E2204">
      <w:pPr>
        <w:pStyle w:val="Heading4"/>
        <w:rPr>
          <w:rFonts w:ascii="GHEA Grapalat" w:hAnsi="GHEA Grapalat"/>
        </w:rPr>
      </w:pPr>
      <w:r>
        <w:rPr>
          <w:rFonts w:ascii="GHEA Grapalat" w:hAnsi="GHEA Grapala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23.6pt;margin-top:-18pt;width:531pt;height:171pt;z-index:25165772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sYgA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" stroked="f">
            <v:textbox>
              <w:txbxContent>
                <w:p w:rsidR="0069191F" w:rsidRPr="00181127" w:rsidRDefault="008973E5" w:rsidP="00445D2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noProof/>
                      <w:lang w:eastAsia="en-US"/>
                    </w:rPr>
                    <w:drawing>
                      <wp:inline distT="0" distB="0" distL="0" distR="0">
                        <wp:extent cx="962025" cy="9334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91F" w:rsidRPr="00181127" w:rsidRDefault="0069191F" w:rsidP="00445D21">
                  <w:pPr>
                    <w:pStyle w:val="Heading4"/>
                    <w:rPr>
                      <w:rFonts w:ascii="GHEA Grapalat" w:hAnsi="GHEA Grapalat"/>
                      <w:b/>
                      <w:spacing w:val="60"/>
                      <w:sz w:val="26"/>
                    </w:rPr>
                  </w:pP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 w:val="26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ՀԱՅԱՍՏԱՆԻ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ՀԱՆՐԱՊԵՏՈՒԹՅԱՆ</w:t>
                  </w:r>
                  <w:r w:rsidRPr="00181127">
                    <w:rPr>
                      <w:rFonts w:ascii="GHEA Grapalat" w:hAnsi="GHEA Grapalat"/>
                      <w:spacing w:val="10"/>
                      <w:sz w:val="26"/>
                    </w:rPr>
                    <w:t xml:space="preserve"> </w:t>
                  </w: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Cs w:val="28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ՀԱՆՐԱՅԻՆ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ԾԱՌԱՅՈՒԹՅՈՒՆՆԵՐԸ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ԿԱՐԳԱՎՈՐՈՂ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ՀԱՆՁՆԱԺՈՂՈՎ</w:t>
                  </w:r>
                </w:p>
                <w:p w:rsidR="0069191F" w:rsidRPr="00181127" w:rsidRDefault="0069191F" w:rsidP="00445D21">
                  <w:pPr>
                    <w:pStyle w:val="aa"/>
                    <w:pBdr>
                      <w:bottom w:val="none" w:sz="0" w:space="0" w:color="auto"/>
                    </w:pBdr>
                    <w:spacing w:before="120" w:line="300" w:lineRule="exact"/>
                    <w:rPr>
                      <w:rFonts w:ascii="GHEA Grapalat" w:hAnsi="GHEA Grapalat"/>
                      <w:spacing w:val="10"/>
                      <w:sz w:val="30"/>
                      <w:szCs w:val="30"/>
                      <w:lang w:val="en-US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30"/>
                      <w:szCs w:val="30"/>
                      <w:lang w:val="en-US"/>
                    </w:rPr>
                    <w:t>ՆԱԽԱԳԱՀ</w:t>
                  </w:r>
                </w:p>
                <w:p w:rsidR="0069191F" w:rsidRPr="00AF4502" w:rsidRDefault="0069191F" w:rsidP="00445D21">
                  <w:pPr>
                    <w:pStyle w:val="adres"/>
                    <w:pBdr>
                      <w:top w:val="thinThickMediumGap" w:sz="18" w:space="0" w:color="auto"/>
                    </w:pBdr>
                    <w:spacing w:before="120" w:line="240" w:lineRule="exact"/>
                    <w:rPr>
                      <w:rFonts w:ascii="GHEA Grapalat" w:hAnsi="GHEA Grapalat"/>
                    </w:rPr>
                  </w:pPr>
                  <w:r w:rsidRPr="00AF4502">
                    <w:rPr>
                      <w:rFonts w:ascii="GHEA Grapalat" w:hAnsi="GHEA Grapalat" w:cs="Sylfaen"/>
                    </w:rPr>
                    <w:t>ՀՀ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ԵՐԵՎԱՆ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ՍԱՐՅԱՆ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22, </w:t>
                  </w:r>
                  <w:r w:rsidRPr="00AF4502">
                    <w:rPr>
                      <w:rFonts w:ascii="GHEA Grapalat" w:hAnsi="GHEA Grapalat" w:cs="Sylfaen"/>
                    </w:rPr>
                    <w:t>ՀԵՌ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.(374-10) </w:t>
                  </w:r>
                  <w:r w:rsidR="00403D7A">
                    <w:rPr>
                      <w:rFonts w:ascii="GHEA Grapalat" w:hAnsi="GHEA Grapalat" w:cs="Arial Armenian"/>
                    </w:rPr>
                    <w:t>522522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ՖԱՔՍ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(374-10) 52556</w:t>
                  </w:r>
                  <w:r w:rsidRPr="00AF4502">
                    <w:rPr>
                      <w:rFonts w:ascii="GHEA Grapalat" w:hAnsi="GHEA Grapalat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C4068F">
        <w:rPr>
          <w:rFonts w:ascii="GHEA Grapalat" w:hAnsi="GHEA Grapalat"/>
        </w:rPr>
        <w:t xml:space="preserve"> 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9"/>
        <w:gridCol w:w="720"/>
        <w:gridCol w:w="351"/>
        <w:gridCol w:w="683"/>
        <w:gridCol w:w="1126"/>
        <w:gridCol w:w="1066"/>
      </w:tblGrid>
      <w:tr w:rsidR="00445D21" w:rsidRPr="00742C8C">
        <w:trPr>
          <w:trHeight w:val="457"/>
        </w:trPr>
        <w:tc>
          <w:tcPr>
            <w:tcW w:w="369" w:type="dxa"/>
            <w:vAlign w:val="bottom"/>
          </w:tcPr>
          <w:p w:rsidR="00445D21" w:rsidRPr="00742C8C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351" w:type="dxa"/>
            <w:vAlign w:val="bottom"/>
          </w:tcPr>
          <w:p w:rsidR="00445D21" w:rsidRPr="00742C8C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jc w:val="center"/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bottom"/>
          </w:tcPr>
          <w:p w:rsidR="00445D21" w:rsidRPr="00742C8C" w:rsidRDefault="00445D21" w:rsidP="00660B06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 xml:space="preserve">  20</w:t>
            </w:r>
            <w:r w:rsidR="00660B06">
              <w:rPr>
                <w:rFonts w:ascii="GHEA Grapalat" w:hAnsi="GHEA Grapalat"/>
                <w:noProof/>
              </w:rPr>
              <w:t>20</w:t>
            </w:r>
            <w:r w:rsidRPr="00742C8C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742C8C">
        <w:trPr>
          <w:gridAfter w:val="2"/>
          <w:wAfter w:w="2192" w:type="dxa"/>
          <w:trHeight w:hRule="exact" w:val="559"/>
        </w:trPr>
        <w:tc>
          <w:tcPr>
            <w:tcW w:w="369" w:type="dxa"/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</w:p>
        </w:tc>
      </w:tr>
    </w:tbl>
    <w:p w:rsidR="00017615" w:rsidRPr="00742C8C" w:rsidRDefault="00017615" w:rsidP="005F735F">
      <w:pPr>
        <w:pStyle w:val="namakihasceater"/>
      </w:pPr>
    </w:p>
    <w:p w:rsidR="00AA3282" w:rsidRDefault="00AA3282" w:rsidP="005F735F">
      <w:pPr>
        <w:pStyle w:val="namakihasceater"/>
        <w:jc w:val="right"/>
      </w:pPr>
      <w:r>
        <w:t xml:space="preserve">ՀՀ </w:t>
      </w:r>
      <w:r w:rsidR="00690C75">
        <w:t xml:space="preserve">ֆինանսների նախարար </w:t>
      </w:r>
    </w:p>
    <w:p w:rsidR="006B52B8" w:rsidRDefault="00690C75" w:rsidP="005F735F">
      <w:pPr>
        <w:pStyle w:val="namakihasceater"/>
        <w:jc w:val="right"/>
      </w:pPr>
      <w:r>
        <w:t>Ա. Ջանջուղազյանին</w:t>
      </w:r>
    </w:p>
    <w:p w:rsidR="007C0982" w:rsidRDefault="007C0982" w:rsidP="005F735F">
      <w:pPr>
        <w:pStyle w:val="namakihasceater"/>
        <w:jc w:val="right"/>
      </w:pPr>
    </w:p>
    <w:p w:rsidR="00B0469D" w:rsidRDefault="00B0469D" w:rsidP="00B0469D">
      <w:pPr>
        <w:pStyle w:val="namakihasceater"/>
        <w:ind w:left="708"/>
        <w:rPr>
          <w:b w:val="0"/>
          <w:i w:val="0"/>
          <w:sz w:val="20"/>
          <w:szCs w:val="20"/>
        </w:rPr>
      </w:pPr>
    </w:p>
    <w:p w:rsidR="000A6C21" w:rsidRDefault="000A6C21" w:rsidP="000A6C21">
      <w:pPr>
        <w:pStyle w:val="Heading3"/>
        <w:ind w:firstLine="708"/>
        <w:jc w:val="both"/>
        <w:rPr>
          <w:rFonts w:ascii="GHEA Grapalat" w:hAnsi="GHEA Grapalat"/>
          <w:bCs/>
          <w:sz w:val="20"/>
        </w:rPr>
      </w:pPr>
      <w:r w:rsidRPr="000A6C21">
        <w:rPr>
          <w:rFonts w:ascii="GHEA Grapalat" w:hAnsi="GHEA Grapalat"/>
          <w:bCs/>
          <w:sz w:val="20"/>
        </w:rPr>
        <w:t xml:space="preserve">Ի լրումն ՀՀ հանրային ծառայությունները </w:t>
      </w:r>
    </w:p>
    <w:p w:rsidR="000A6C21" w:rsidRDefault="000A6C21" w:rsidP="000A6C21">
      <w:pPr>
        <w:pStyle w:val="Heading3"/>
        <w:ind w:firstLine="708"/>
        <w:jc w:val="both"/>
        <w:rPr>
          <w:rFonts w:ascii="GHEA Grapalat" w:hAnsi="GHEA Grapalat" w:cs="Sylfaen"/>
          <w:sz w:val="20"/>
        </w:rPr>
      </w:pPr>
      <w:r w:rsidRPr="000A6C21">
        <w:rPr>
          <w:rFonts w:ascii="GHEA Grapalat" w:hAnsi="GHEA Grapalat"/>
          <w:bCs/>
          <w:sz w:val="20"/>
        </w:rPr>
        <w:t>կարգավորող հանձնաժողովի</w:t>
      </w:r>
      <w:r w:rsidRPr="000A6C21">
        <w:rPr>
          <w:rFonts w:ascii="GHEA Grapalat" w:hAnsi="GHEA Grapalat" w:cs="Sylfaen"/>
          <w:sz w:val="20"/>
        </w:rPr>
        <w:t xml:space="preserve"> 28.02.2020թ.</w:t>
      </w:r>
    </w:p>
    <w:p w:rsidR="00700F73" w:rsidRDefault="000A6C21" w:rsidP="000A6C21">
      <w:pPr>
        <w:pStyle w:val="Heading3"/>
        <w:ind w:firstLine="708"/>
        <w:jc w:val="both"/>
        <w:rPr>
          <w:rFonts w:ascii="GHEA Grapalat" w:hAnsi="GHEA Grapalat"/>
          <w:bCs/>
          <w:sz w:val="20"/>
        </w:rPr>
      </w:pPr>
      <w:r w:rsidRPr="000A6C21">
        <w:rPr>
          <w:rFonts w:ascii="GHEA Grapalat" w:hAnsi="GHEA Grapalat" w:cs="Sylfaen"/>
          <w:sz w:val="20"/>
        </w:rPr>
        <w:t>№</w:t>
      </w:r>
      <w:r w:rsidRPr="000A6C21">
        <w:rPr>
          <w:rFonts w:ascii="GHEA Grapalat" w:hAnsi="GHEA Grapalat" w:cs="Sylfaen"/>
          <w:bCs/>
          <w:sz w:val="20"/>
        </w:rPr>
        <w:t>ԳԲ</w:t>
      </w:r>
      <w:r w:rsidRPr="000A6C21">
        <w:rPr>
          <w:rFonts w:ascii="GHEA Grapalat" w:hAnsi="GHEA Grapalat"/>
          <w:bCs/>
          <w:sz w:val="20"/>
        </w:rPr>
        <w:t>/35.3-</w:t>
      </w:r>
      <w:r w:rsidRPr="000A6C21">
        <w:rPr>
          <w:rFonts w:ascii="GHEA Grapalat" w:hAnsi="GHEA Grapalat" w:cs="Sylfaen"/>
          <w:bCs/>
          <w:sz w:val="20"/>
        </w:rPr>
        <w:t>Մ</w:t>
      </w:r>
      <w:r w:rsidRPr="000A6C21">
        <w:rPr>
          <w:rFonts w:ascii="GHEA Grapalat" w:hAnsi="GHEA Grapalat"/>
          <w:bCs/>
          <w:sz w:val="20"/>
        </w:rPr>
        <w:t>2-1/729-20 գրության</w:t>
      </w:r>
    </w:p>
    <w:p w:rsidR="000A6C21" w:rsidRPr="000A6C21" w:rsidRDefault="000A6C21" w:rsidP="000A6C21">
      <w:pPr>
        <w:rPr>
          <w:lang w:eastAsia="en-US"/>
        </w:rPr>
      </w:pPr>
    </w:p>
    <w:p w:rsidR="00700F73" w:rsidRDefault="00700F73" w:rsidP="00700F73">
      <w:pPr>
        <w:pStyle w:val="Heading3"/>
        <w:spacing w:line="360" w:lineRule="auto"/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Style w:val="namak2"/>
          <w:rFonts w:ascii="GHEA Grapalat" w:hAnsi="GHEA Grapalat"/>
        </w:rPr>
        <w:t>Հարգելի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պարոն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նախարար</w:t>
      </w:r>
      <w:r>
        <w:rPr>
          <w:rFonts w:ascii="GHEA Grapalat" w:hAnsi="GHEA Grapalat"/>
          <w:sz w:val="24"/>
          <w:szCs w:val="24"/>
        </w:rPr>
        <w:t>,</w:t>
      </w:r>
    </w:p>
    <w:p w:rsidR="00050C14" w:rsidRDefault="00700F73" w:rsidP="00050C14">
      <w:pPr>
        <w:spacing w:line="360" w:lineRule="auto"/>
        <w:ind w:firstLine="720"/>
        <w:jc w:val="both"/>
        <w:rPr>
          <w:rFonts w:ascii="GHEA Grapalat" w:hAnsi="GHEA Grapalat" w:cs="Sylfaen"/>
        </w:rPr>
      </w:pPr>
      <w:r w:rsidRPr="00700F73">
        <w:rPr>
          <w:rFonts w:ascii="GHEA Grapalat" w:hAnsi="GHEA Grapalat" w:cs="Sylfaen"/>
        </w:rPr>
        <w:t xml:space="preserve">Ձեզ </w:t>
      </w:r>
      <w:r w:rsidR="00031134">
        <w:rPr>
          <w:rFonts w:ascii="GHEA Grapalat" w:hAnsi="GHEA Grapalat" w:cs="Sylfaen"/>
        </w:rPr>
        <w:t>է</w:t>
      </w:r>
      <w:r w:rsidRPr="00700F73">
        <w:rPr>
          <w:rFonts w:ascii="GHEA Grapalat" w:hAnsi="GHEA Grapalat" w:cs="Sylfaen"/>
        </w:rPr>
        <w:t xml:space="preserve"> ուղարկվում ՀՀ հանրային ծառայությունները կարգավորող հանձնաժողովի 2021-2023 թվականների միջնաժամկետ ծախսերի ծրագ</w:t>
      </w:r>
      <w:r w:rsidRPr="00700F73">
        <w:rPr>
          <w:rFonts w:ascii="GHEA Grapalat" w:hAnsi="GHEA Grapalat" w:cs="Sylfaen"/>
        </w:rPr>
        <w:softHyphen/>
      </w:r>
      <w:r w:rsidRPr="00700F73">
        <w:rPr>
          <w:rFonts w:ascii="GHEA Grapalat" w:hAnsi="GHEA Grapalat" w:cs="Sylfaen"/>
        </w:rPr>
        <w:softHyphen/>
      </w:r>
      <w:r w:rsidRPr="00700F73">
        <w:rPr>
          <w:rFonts w:ascii="GHEA Grapalat" w:hAnsi="GHEA Grapalat" w:cs="Sylfaen"/>
        </w:rPr>
        <w:softHyphen/>
        <w:t xml:space="preserve">րի (ներառյալ 2021 թվականի բյուջետային ֆինանսավորման) </w:t>
      </w:r>
      <w:r w:rsidR="00031134">
        <w:rPr>
          <w:rFonts w:ascii="GHEA Grapalat" w:hAnsi="GHEA Grapalat" w:cs="Sylfaen"/>
        </w:rPr>
        <w:t xml:space="preserve">լրամշակված </w:t>
      </w:r>
      <w:r w:rsidRPr="00700F73">
        <w:rPr>
          <w:rFonts w:ascii="GHEA Grapalat" w:hAnsi="GHEA Grapalat" w:cs="Sylfaen"/>
        </w:rPr>
        <w:t>հայտ</w:t>
      </w:r>
      <w:r w:rsidR="00031134">
        <w:rPr>
          <w:rFonts w:ascii="GHEA Grapalat" w:hAnsi="GHEA Grapalat" w:cs="Sylfaen"/>
        </w:rPr>
        <w:t xml:space="preserve">ը: </w:t>
      </w:r>
    </w:p>
    <w:p w:rsidR="00544577" w:rsidRPr="00200D4D" w:rsidRDefault="00EE4A39" w:rsidP="00544577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Հ</w:t>
      </w:r>
      <w:r w:rsidR="00031134">
        <w:rPr>
          <w:rFonts w:ascii="GHEA Grapalat" w:hAnsi="GHEA Grapalat" w:cs="Sylfaen"/>
        </w:rPr>
        <w:t>այտի լրամշկման անհրաժեշտությունը պայմա</w:t>
      </w:r>
      <w:r>
        <w:rPr>
          <w:rFonts w:ascii="GHEA Grapalat" w:hAnsi="GHEA Grapalat" w:cs="Sylfaen"/>
        </w:rPr>
        <w:t xml:space="preserve">նավորված է նրանով, որ համաձայն </w:t>
      </w:r>
      <w:r>
        <w:rPr>
          <w:rFonts w:ascii="GHEA Grapalat" w:hAnsi="GHEA Grapalat" w:cs="Sylfaen"/>
          <w:lang w:val="hy-AM"/>
        </w:rPr>
        <w:t>պ</w:t>
      </w:r>
      <w:r w:rsidR="00031134">
        <w:rPr>
          <w:rFonts w:ascii="GHEA Grapalat" w:hAnsi="GHEA Grapalat" w:cs="Sylfaen"/>
        </w:rPr>
        <w:t>ետական գույքի կառավարման կոմիտեից սույն թվականի ապրիլ ամսին ստացված</w:t>
      </w:r>
      <w:r w:rsidR="00031134" w:rsidRPr="00DF1294">
        <w:rPr>
          <w:rFonts w:ascii="GHEA Grapalat" w:hAnsi="GHEA Grapalat" w:cs="Sylfaen"/>
        </w:rPr>
        <w:t xml:space="preserve"> գրության</w:t>
      </w:r>
      <w:r w:rsidR="00031134">
        <w:rPr>
          <w:rFonts w:ascii="GHEA Grapalat" w:hAnsi="GHEA Grapalat" w:cs="Sylfaen"/>
        </w:rPr>
        <w:t xml:space="preserve">՝ </w:t>
      </w:r>
      <w:r w:rsidR="00031134" w:rsidRPr="008E1CC1">
        <w:rPr>
          <w:rFonts w:ascii="GHEA Grapalat" w:hAnsi="GHEA Grapalat"/>
          <w:lang w:val="hy-AM"/>
        </w:rPr>
        <w:t>Երևան քաղաքի Սարյան փողոց</w:t>
      </w:r>
      <w:r>
        <w:rPr>
          <w:rFonts w:ascii="GHEA Grapalat" w:hAnsi="GHEA Grapalat"/>
          <w:lang w:val="hy-AM"/>
        </w:rPr>
        <w:t>ի</w:t>
      </w:r>
      <w:r w:rsidR="00031134" w:rsidRPr="008E1CC1">
        <w:rPr>
          <w:rFonts w:ascii="GHEA Grapalat" w:hAnsi="GHEA Grapalat"/>
          <w:lang w:val="hy-AM"/>
        </w:rPr>
        <w:t xml:space="preserve"> 22 հասցե</w:t>
      </w:r>
      <w:r w:rsidR="00031134" w:rsidRPr="00200D4D">
        <w:rPr>
          <w:rFonts w:ascii="GHEA Grapalat" w:hAnsi="GHEA Grapalat"/>
          <w:lang w:val="hy-AM"/>
        </w:rPr>
        <w:t>ի</w:t>
      </w:r>
      <w:r w:rsidR="00031134" w:rsidRPr="008E1CC1">
        <w:rPr>
          <w:rFonts w:ascii="GHEA Grapalat" w:hAnsi="GHEA Grapalat"/>
          <w:lang w:val="hy-AM"/>
        </w:rPr>
        <w:t xml:space="preserve"> անշարժ գույք</w:t>
      </w:r>
      <w:r w:rsidR="00031134" w:rsidRPr="00200D4D">
        <w:rPr>
          <w:rFonts w:ascii="GHEA Grapalat" w:hAnsi="GHEA Grapalat"/>
          <w:lang w:val="hy-AM"/>
        </w:rPr>
        <w:t>ն</w:t>
      </w:r>
      <w:r w:rsidR="00031134" w:rsidRPr="008E1CC1">
        <w:rPr>
          <w:rFonts w:ascii="GHEA Grapalat" w:hAnsi="GHEA Grapalat"/>
          <w:lang w:val="hy-AM"/>
        </w:rPr>
        <w:t xml:space="preserve"> ընդգրկվել  է ՀՀ կառավարության 27.06.2019 թվականի N949-Ն որոշմամբ սահմանված կարգով հաստատվող օտարման ենթակա գույքի </w:t>
      </w:r>
      <w:r w:rsidR="00031134">
        <w:rPr>
          <w:rFonts w:ascii="GHEA Grapalat" w:hAnsi="GHEA Grapalat"/>
          <w:lang w:val="hy-AM"/>
        </w:rPr>
        <w:t>ցանկու</w:t>
      </w:r>
      <w:r w:rsidR="00031134" w:rsidRPr="00050C14">
        <w:rPr>
          <w:rFonts w:ascii="GHEA Grapalat" w:hAnsi="GHEA Grapalat"/>
          <w:lang w:val="hy-AM"/>
        </w:rPr>
        <w:t>մ</w:t>
      </w:r>
      <w:r>
        <w:rPr>
          <w:rFonts w:ascii="GHEA Grapalat" w:hAnsi="GHEA Grapalat"/>
          <w:lang w:val="hy-AM"/>
        </w:rPr>
        <w:t>,</w:t>
      </w:r>
      <w:r w:rsidR="00031134" w:rsidRPr="00050C14">
        <w:rPr>
          <w:rFonts w:ascii="GHEA Grapalat" w:hAnsi="GHEA Grapalat"/>
          <w:lang w:val="hy-AM"/>
        </w:rPr>
        <w:t xml:space="preserve"> և</w:t>
      </w:r>
      <w:r w:rsidR="00031134" w:rsidRPr="008E1CC1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օտարման դեպքում շենքի տարածքներն</w:t>
      </w:r>
      <w:r w:rsidR="00031134" w:rsidRPr="008E1CC1">
        <w:rPr>
          <w:rFonts w:ascii="GHEA Grapalat" w:hAnsi="GHEA Grapalat"/>
          <w:lang w:val="hy-AM"/>
        </w:rPr>
        <w:t xml:space="preserve"> զբաղեցնողները պետք է տեղափոխվեն կամ ազատեն տարածքներ</w:t>
      </w:r>
      <w:r w:rsidR="00031134" w:rsidRPr="00050C14">
        <w:rPr>
          <w:rFonts w:ascii="GHEA Grapalat" w:hAnsi="GHEA Grapalat"/>
          <w:lang w:val="hy-AM"/>
        </w:rPr>
        <w:t xml:space="preserve">ը: </w:t>
      </w:r>
      <w:r w:rsidR="00031134" w:rsidRPr="00050C14">
        <w:rPr>
          <w:rFonts w:ascii="GHEA Grapalat" w:hAnsi="GHEA Grapalat" w:cs="Sylfaen"/>
          <w:lang w:val="hy-AM"/>
        </w:rPr>
        <w:t>Ելնելով նշվածից</w:t>
      </w:r>
      <w:r w:rsidR="002A6E9C" w:rsidRPr="000F0081">
        <w:rPr>
          <w:rFonts w:ascii="GHEA Grapalat" w:hAnsi="GHEA Grapalat" w:cs="Sylfaen"/>
          <w:lang w:val="hy-AM"/>
        </w:rPr>
        <w:t>՝ հանձնա</w:t>
      </w:r>
      <w:r>
        <w:rPr>
          <w:rFonts w:ascii="GHEA Grapalat" w:hAnsi="GHEA Grapalat" w:cs="Sylfaen"/>
          <w:lang w:val="hy-AM"/>
        </w:rPr>
        <w:t>ժողովը նպատակահարմար չի համար</w:t>
      </w:r>
      <w:r w:rsidR="002A6E9C" w:rsidRPr="000F0081">
        <w:rPr>
          <w:rFonts w:ascii="GHEA Grapalat" w:hAnsi="GHEA Grapalat" w:cs="Sylfaen"/>
          <w:lang w:val="hy-AM"/>
        </w:rPr>
        <w:t xml:space="preserve">ել ձեռք բերելու 2021թ. բյուջետային ֆինանսավորման հայտով </w:t>
      </w:r>
      <w:r w:rsidR="000F0081" w:rsidRPr="000F0081">
        <w:rPr>
          <w:rFonts w:ascii="GHEA Grapalat" w:hAnsi="GHEA Grapalat" w:cs="Sylfaen"/>
          <w:lang w:val="hy-AM"/>
        </w:rPr>
        <w:t>նախատեսված</w:t>
      </w:r>
      <w:r w:rsidR="003B67B9" w:rsidRPr="003B67B9">
        <w:rPr>
          <w:rFonts w:ascii="GHEA Grapalat" w:hAnsi="GHEA Grapalat" w:cs="Sylfaen"/>
          <w:lang w:val="hy-AM"/>
        </w:rPr>
        <w:t xml:space="preserve"> </w:t>
      </w:r>
      <w:r w:rsidR="002A6E9C" w:rsidRPr="00050C14">
        <w:rPr>
          <w:rFonts w:ascii="GHEA Grapalat" w:hAnsi="GHEA Grapalat" w:cs="Sylfaen"/>
          <w:lang w:val="hy-AM"/>
        </w:rPr>
        <w:t xml:space="preserve">հովացման և </w:t>
      </w:r>
      <w:r w:rsidR="002A6E9C" w:rsidRPr="0067440E">
        <w:rPr>
          <w:rFonts w:ascii="GHEA Grapalat" w:hAnsi="GHEA Grapalat"/>
          <w:lang w:val="hy-AM"/>
        </w:rPr>
        <w:t>ջեռուցման համակարգ</w:t>
      </w:r>
      <w:r w:rsidR="002A6E9C" w:rsidRPr="000F0081">
        <w:rPr>
          <w:rFonts w:ascii="GHEA Grapalat" w:hAnsi="GHEA Grapalat"/>
          <w:lang w:val="hy-AM"/>
        </w:rPr>
        <w:t>ը, ուստի</w:t>
      </w:r>
      <w:r w:rsidR="002A6E9C" w:rsidRPr="003B67B9">
        <w:rPr>
          <w:rFonts w:ascii="GHEA Grapalat" w:hAnsi="GHEA Grapalat" w:cs="Sylfaen"/>
          <w:lang w:val="hy-AM"/>
        </w:rPr>
        <w:t xml:space="preserve"> </w:t>
      </w:r>
      <w:r w:rsidR="002A6E9C" w:rsidRPr="00050C14">
        <w:rPr>
          <w:rFonts w:ascii="GHEA Grapalat" w:hAnsi="GHEA Grapalat" w:cs="Sylfaen"/>
          <w:lang w:val="hy-AM"/>
        </w:rPr>
        <w:t>անհրաժեշտություն է առաջացել փոփոխել</w:t>
      </w:r>
      <w:r w:rsidR="002A6E9C" w:rsidRPr="000F0081">
        <w:rPr>
          <w:rFonts w:ascii="GHEA Grapalat" w:hAnsi="GHEA Grapalat" w:cs="Sylfaen"/>
          <w:lang w:val="hy-AM"/>
        </w:rPr>
        <w:t>ու</w:t>
      </w:r>
      <w:r w:rsidR="002A6E9C" w:rsidRPr="00050C14">
        <w:rPr>
          <w:rFonts w:ascii="GHEA Grapalat" w:hAnsi="GHEA Grapalat" w:cs="Sylfaen"/>
          <w:lang w:val="hy-AM"/>
        </w:rPr>
        <w:t xml:space="preserve"> 2021թ. համար պլանավորված որոշակի ծախսային հոդվածներ</w:t>
      </w:r>
      <w:r w:rsidR="00200D4D" w:rsidRPr="00200D4D">
        <w:rPr>
          <w:rFonts w:ascii="GHEA Grapalat" w:hAnsi="GHEA Grapalat" w:cs="Sylfaen"/>
          <w:lang w:val="hy-AM"/>
        </w:rPr>
        <w:t>.</w:t>
      </w:r>
      <w:r>
        <w:rPr>
          <w:rFonts w:ascii="GHEA Grapalat" w:hAnsi="GHEA Grapalat" w:cs="Sylfaen"/>
          <w:lang w:val="hy-AM"/>
        </w:rPr>
        <w:t xml:space="preserve"> մասնավորապես,</w:t>
      </w:r>
      <w:r w:rsidR="002A6E9C" w:rsidRPr="002A6E9C">
        <w:rPr>
          <w:rFonts w:ascii="GHEA Grapalat" w:hAnsi="GHEA Grapalat" w:cs="Sylfaen"/>
          <w:lang w:val="hy-AM"/>
        </w:rPr>
        <w:t xml:space="preserve"> </w:t>
      </w:r>
      <w:r w:rsidR="000F0081">
        <w:rPr>
          <w:rFonts w:ascii="GHEA Grapalat" w:hAnsi="GHEA Grapalat" w:cs="Sylfaen"/>
          <w:lang w:val="hy-AM"/>
        </w:rPr>
        <w:t>նշված սարքավոր</w:t>
      </w:r>
      <w:r w:rsidR="000F0081" w:rsidRPr="000F0081">
        <w:rPr>
          <w:rFonts w:ascii="GHEA Grapalat" w:hAnsi="GHEA Grapalat" w:cs="Sylfaen"/>
          <w:lang w:val="hy-AM"/>
        </w:rPr>
        <w:t>ման և</w:t>
      </w:r>
      <w:r w:rsidR="002A6E9C" w:rsidRPr="002A6E9C">
        <w:rPr>
          <w:rFonts w:ascii="GHEA Grapalat" w:hAnsi="GHEA Grapalat" w:cs="Sylfaen"/>
          <w:lang w:val="hy-AM"/>
        </w:rPr>
        <w:t xml:space="preserve"> որոշ </w:t>
      </w:r>
      <w:r w:rsidR="000F0081" w:rsidRPr="00200D4D">
        <w:rPr>
          <w:rFonts w:ascii="GHEA Grapalat" w:hAnsi="GHEA Grapalat" w:cs="Sylfaen"/>
          <w:lang w:val="hy-AM"/>
        </w:rPr>
        <w:t xml:space="preserve">այլ </w:t>
      </w:r>
      <w:r w:rsidR="002A6E9C" w:rsidRPr="002A6E9C">
        <w:rPr>
          <w:rFonts w:ascii="GHEA Grapalat" w:hAnsi="GHEA Grapalat" w:cs="Sylfaen"/>
          <w:lang w:val="hy-AM"/>
        </w:rPr>
        <w:t>վարչական սարքավորումների</w:t>
      </w:r>
      <w:r w:rsidR="000F0081" w:rsidRPr="000F0081">
        <w:rPr>
          <w:rFonts w:ascii="GHEA Grapalat" w:hAnsi="GHEA Grapalat" w:cs="Sylfaen"/>
          <w:lang w:val="hy-AM"/>
        </w:rPr>
        <w:t xml:space="preserve"> (որոնք, ելնելով աշխատանքային անհրաժեշտությունից, նախատ</w:t>
      </w:r>
      <w:r w:rsidR="00501C5D">
        <w:rPr>
          <w:rFonts w:ascii="GHEA Grapalat" w:hAnsi="GHEA Grapalat" w:cs="Sylfaen"/>
        </w:rPr>
        <w:t>ե</w:t>
      </w:r>
      <w:r w:rsidR="000F0081" w:rsidRPr="000F0081">
        <w:rPr>
          <w:rFonts w:ascii="GHEA Grapalat" w:hAnsi="GHEA Grapalat" w:cs="Sylfaen"/>
          <w:lang w:val="hy-AM"/>
        </w:rPr>
        <w:t>սվում է ձեռք բերել 2020թ.)</w:t>
      </w:r>
      <w:r w:rsidR="002A6E9C" w:rsidRPr="002A6E9C">
        <w:rPr>
          <w:rFonts w:ascii="GHEA Grapalat" w:hAnsi="GHEA Grapalat" w:cs="Sylfaen"/>
          <w:lang w:val="hy-AM"/>
        </w:rPr>
        <w:t xml:space="preserve"> համար պլանավորված </w:t>
      </w:r>
      <w:r w:rsidR="002A6E9C" w:rsidRPr="002A6E9C">
        <w:rPr>
          <w:rFonts w:ascii="GHEA Grapalat" w:hAnsi="GHEA Grapalat" w:cs="Sylfaen"/>
          <w:lang w:val="hy-AM"/>
        </w:rPr>
        <w:lastRenderedPageBreak/>
        <w:t>գումարը</w:t>
      </w:r>
      <w:r w:rsidR="000F0081" w:rsidRPr="000F0081">
        <w:rPr>
          <w:rFonts w:ascii="GHEA Grapalat" w:hAnsi="GHEA Grapalat" w:cs="Sylfaen"/>
          <w:lang w:val="hy-AM"/>
        </w:rPr>
        <w:t>, ինչպես նաև</w:t>
      </w:r>
      <w:r w:rsidR="002A6E9C" w:rsidRPr="002A6E9C">
        <w:rPr>
          <w:rFonts w:ascii="GHEA Grapalat" w:hAnsi="GHEA Grapalat" w:cs="Sylfaen"/>
          <w:lang w:val="hy-AM"/>
        </w:rPr>
        <w:t xml:space="preserve"> </w:t>
      </w:r>
      <w:r w:rsidR="002A6E9C" w:rsidRPr="00050C14">
        <w:rPr>
          <w:rFonts w:ascii="GHEA Grapalat" w:hAnsi="GHEA Grapalat"/>
          <w:lang w:val="hy-AM"/>
        </w:rPr>
        <w:t>արտասահմանյան գործուղումների համար պլանավորված գումարից 2630.0 հազ.դրամը</w:t>
      </w:r>
      <w:r w:rsidR="002A6E9C" w:rsidRPr="002A6E9C">
        <w:rPr>
          <w:rFonts w:ascii="GHEA Grapalat" w:hAnsi="GHEA Grapalat"/>
          <w:lang w:val="hy-AM"/>
        </w:rPr>
        <w:t xml:space="preserve"> </w:t>
      </w:r>
      <w:r w:rsidR="002A6E9C" w:rsidRPr="00050C14">
        <w:rPr>
          <w:rFonts w:ascii="GHEA Grapalat" w:hAnsi="GHEA Grapalat"/>
          <w:lang w:val="hy-AM"/>
        </w:rPr>
        <w:t>նախատեսվում է</w:t>
      </w:r>
      <w:r w:rsidR="002A6E9C" w:rsidRPr="002A6E9C">
        <w:rPr>
          <w:rFonts w:ascii="GHEA Grapalat" w:hAnsi="GHEA Grapalat"/>
          <w:lang w:val="hy-AM"/>
        </w:rPr>
        <w:t xml:space="preserve"> </w:t>
      </w:r>
      <w:r w:rsidR="002A6E9C" w:rsidRPr="00050C14">
        <w:rPr>
          <w:rFonts w:ascii="GHEA Grapalat" w:hAnsi="GHEA Grapalat"/>
          <w:lang w:val="hy-AM"/>
        </w:rPr>
        <w:t>հատկացնել ծառայողական ավտոմեքենայի ձեռքբերման</w:t>
      </w:r>
      <w:r w:rsidR="002A6E9C">
        <w:rPr>
          <w:rFonts w:ascii="GHEA Grapalat" w:hAnsi="GHEA Grapalat"/>
          <w:lang w:val="hy-AM"/>
        </w:rPr>
        <w:t>ը</w:t>
      </w:r>
      <w:r w:rsidR="00544577" w:rsidRPr="00200D4D">
        <w:rPr>
          <w:rFonts w:ascii="GHEA Grapalat" w:hAnsi="GHEA Grapalat"/>
          <w:lang w:val="hy-AM"/>
        </w:rPr>
        <w:t>՝ օտարելով ներկայումս շահագործվող ծառայողական ավտոմեքենաներից մեկը:</w:t>
      </w:r>
      <w:r w:rsidR="002A6E9C" w:rsidRPr="002A6E9C">
        <w:rPr>
          <w:rFonts w:ascii="GHEA Grapalat" w:hAnsi="GHEA Grapalat"/>
          <w:lang w:val="hy-AM"/>
        </w:rPr>
        <w:t xml:space="preserve"> </w:t>
      </w:r>
    </w:p>
    <w:p w:rsidR="00544577" w:rsidRPr="00A173C1" w:rsidRDefault="00544577" w:rsidP="00050C14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A173C1">
        <w:rPr>
          <w:rFonts w:ascii="GHEA Grapalat" w:hAnsi="GHEA Grapalat" w:cs="Sylfaen"/>
          <w:lang w:val="hy-AM"/>
        </w:rPr>
        <w:t>Կից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ներկայացվում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է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ՀՀ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հանրային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ծառայությունները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կարգավորող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հանձնաժողովի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/>
          <w:lang w:val="hy-AM"/>
        </w:rPr>
        <w:t>05.08.2020</w:t>
      </w:r>
      <w:r w:rsidRPr="00A173C1">
        <w:rPr>
          <w:rFonts w:ascii="GHEA Grapalat" w:hAnsi="GHEA Grapalat" w:cs="Sylfaen"/>
          <w:lang w:val="hy-AM"/>
        </w:rPr>
        <w:t>թ</w:t>
      </w:r>
      <w:r w:rsidRPr="00A173C1">
        <w:rPr>
          <w:rFonts w:ascii="GHEA Grapalat" w:hAnsi="GHEA Grapalat" w:cs="Cambria"/>
          <w:lang w:val="hy-AM"/>
        </w:rPr>
        <w:t>. «Հ</w:t>
      </w:r>
      <w:r w:rsidRPr="00A173C1">
        <w:rPr>
          <w:rFonts w:ascii="GHEA Grapalat" w:hAnsi="GHEA Grapalat" w:cs="Sylfaen"/>
          <w:lang w:val="hy-AM"/>
        </w:rPr>
        <w:t>այաստանի</w:t>
      </w:r>
      <w:r w:rsidRPr="00A173C1">
        <w:rPr>
          <w:rFonts w:ascii="GHEA Grapalat" w:hAnsi="GHEA Grapalat" w:cs="Cambria"/>
          <w:lang w:val="hy-AM"/>
        </w:rPr>
        <w:t xml:space="preserve"> Հ</w:t>
      </w:r>
      <w:r w:rsidRPr="00A173C1">
        <w:rPr>
          <w:rFonts w:ascii="GHEA Grapalat" w:hAnsi="GHEA Grapalat" w:cs="Sylfaen"/>
          <w:lang w:val="hy-AM"/>
        </w:rPr>
        <w:t>անրապետության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հանրային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ծառայությունները</w:t>
      </w:r>
      <w:r w:rsidRPr="00A173C1">
        <w:rPr>
          <w:rFonts w:ascii="GHEA Grapalat" w:hAnsi="GHEA Grapalat" w:cs="Cambria"/>
          <w:lang w:val="hy-AM"/>
        </w:rPr>
        <w:t xml:space="preserve">  </w:t>
      </w:r>
      <w:r w:rsidRPr="00A173C1">
        <w:rPr>
          <w:rFonts w:ascii="GHEA Grapalat" w:hAnsi="GHEA Grapalat" w:cs="Sylfaen"/>
          <w:lang w:val="hy-AM"/>
        </w:rPr>
        <w:t>կարգավորող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հանձնաժողովի</w:t>
      </w:r>
      <w:r w:rsidRPr="00A173C1">
        <w:rPr>
          <w:rFonts w:ascii="GHEA Grapalat" w:hAnsi="GHEA Grapalat" w:cs="Cambria"/>
          <w:lang w:val="hy-AM"/>
        </w:rPr>
        <w:t xml:space="preserve"> 2020 </w:t>
      </w:r>
      <w:r w:rsidRPr="00A173C1">
        <w:rPr>
          <w:rFonts w:ascii="GHEA Grapalat" w:hAnsi="GHEA Grapalat" w:cs="Sylfaen"/>
          <w:lang w:val="hy-AM"/>
        </w:rPr>
        <w:t>թվականի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փետրվարի</w:t>
      </w:r>
      <w:r w:rsidRPr="00A173C1">
        <w:rPr>
          <w:rFonts w:ascii="GHEA Grapalat" w:hAnsi="GHEA Grapalat" w:cs="Cambria"/>
          <w:lang w:val="hy-AM"/>
        </w:rPr>
        <w:t xml:space="preserve"> 28-</w:t>
      </w:r>
      <w:r w:rsidRPr="00A173C1">
        <w:rPr>
          <w:rFonts w:ascii="GHEA Grapalat" w:hAnsi="GHEA Grapalat" w:cs="Sylfaen"/>
          <w:lang w:val="hy-AM"/>
        </w:rPr>
        <w:t>ի</w:t>
      </w:r>
      <w:r w:rsidRPr="00A173C1">
        <w:rPr>
          <w:rFonts w:ascii="GHEA Grapalat" w:hAnsi="GHEA Grapalat" w:cs="Cambria"/>
          <w:lang w:val="hy-AM"/>
        </w:rPr>
        <w:t xml:space="preserve"> №45</w:t>
      </w:r>
      <w:r w:rsidRPr="00A173C1">
        <w:rPr>
          <w:rFonts w:ascii="GHEA Grapalat" w:hAnsi="GHEA Grapalat" w:cs="Sylfaen"/>
          <w:lang w:val="hy-AM"/>
        </w:rPr>
        <w:t>լ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որոշման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մեջ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փոփոխություններ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և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լրացում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կատարելու</w:t>
      </w:r>
      <w:r w:rsidRPr="00A173C1">
        <w:rPr>
          <w:rFonts w:ascii="GHEA Grapalat" w:hAnsi="GHEA Grapalat" w:cs="Cambria"/>
          <w:lang w:val="hy-AM"/>
        </w:rPr>
        <w:t xml:space="preserve"> </w:t>
      </w:r>
      <w:r w:rsidRPr="00A173C1">
        <w:rPr>
          <w:rFonts w:ascii="GHEA Grapalat" w:hAnsi="GHEA Grapalat" w:cs="Sylfaen"/>
          <w:lang w:val="hy-AM"/>
        </w:rPr>
        <w:t>մասին</w:t>
      </w:r>
      <w:r w:rsidRPr="00A173C1">
        <w:rPr>
          <w:rFonts w:ascii="GHEA Grapalat" w:hAnsi="GHEA Grapalat"/>
          <w:lang w:val="hy-AM"/>
        </w:rPr>
        <w:t>»</w:t>
      </w:r>
      <w:r w:rsidR="00EE4A39" w:rsidRPr="00A173C1">
        <w:rPr>
          <w:rFonts w:ascii="GHEA Grapalat" w:hAnsi="GHEA Grapalat"/>
          <w:lang w:val="hy-AM"/>
        </w:rPr>
        <w:t xml:space="preserve"> №264Լ որոշ</w:t>
      </w:r>
      <w:r w:rsidR="00EE4A39">
        <w:rPr>
          <w:rFonts w:ascii="GHEA Grapalat" w:hAnsi="GHEA Grapalat"/>
          <w:lang w:val="hy-AM"/>
        </w:rPr>
        <w:t>ման պատճենը</w:t>
      </w:r>
      <w:r w:rsidRPr="00A173C1">
        <w:rPr>
          <w:rFonts w:ascii="GHEA Grapalat" w:hAnsi="GHEA Grapalat"/>
          <w:lang w:val="hy-AM"/>
        </w:rPr>
        <w:t xml:space="preserve">: </w:t>
      </w:r>
    </w:p>
    <w:p w:rsidR="00132E96" w:rsidRPr="003B67B9" w:rsidRDefault="00132E96" w:rsidP="00031134">
      <w:pPr>
        <w:pStyle w:val="Heading3"/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B67B9" w:rsidRPr="003B67B9" w:rsidRDefault="003B67B9" w:rsidP="003B67B9">
      <w:pPr>
        <w:rPr>
          <w:lang w:val="hy-AM" w:eastAsia="en-US"/>
        </w:rPr>
      </w:pPr>
    </w:p>
    <w:p w:rsidR="009B1FAC" w:rsidRPr="00700F73" w:rsidRDefault="009B1FAC" w:rsidP="00CF06C8">
      <w:pPr>
        <w:pStyle w:val="Heading3"/>
        <w:spacing w:line="360" w:lineRule="auto"/>
        <w:ind w:left="708" w:firstLine="708"/>
        <w:jc w:val="both"/>
        <w:rPr>
          <w:rFonts w:ascii="GHEA Grapalat" w:hAnsi="GHEA Grapalat" w:cs="Sylfaen"/>
          <w:sz w:val="24"/>
          <w:szCs w:val="24"/>
          <w:lang w:val="pt-BR"/>
        </w:rPr>
      </w:pPr>
      <w:r w:rsidRPr="000A6C21">
        <w:rPr>
          <w:rFonts w:ascii="GHEA Grapalat" w:hAnsi="GHEA Grapalat" w:cs="Sylfaen"/>
          <w:sz w:val="24"/>
          <w:szCs w:val="24"/>
          <w:lang w:val="hy-AM"/>
        </w:rPr>
        <w:t>Հարգանքով</w:t>
      </w:r>
      <w:r w:rsidR="00D84F00" w:rsidRPr="00700F73">
        <w:rPr>
          <w:rFonts w:ascii="GHEA Grapalat" w:hAnsi="GHEA Grapalat" w:cs="Sylfaen"/>
          <w:sz w:val="24"/>
          <w:szCs w:val="24"/>
          <w:lang w:val="pt-BR"/>
        </w:rPr>
        <w:t>`</w:t>
      </w:r>
    </w:p>
    <w:p w:rsidR="009B1FAC" w:rsidRPr="00B34EBE" w:rsidRDefault="009B1FAC" w:rsidP="009B1FAC">
      <w:pPr>
        <w:pStyle w:val="Heading3"/>
        <w:spacing w:line="360" w:lineRule="auto"/>
        <w:ind w:firstLine="708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  <w:r w:rsidRPr="00C90DC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A6C21">
        <w:rPr>
          <w:rFonts w:ascii="GHEA Grapalat" w:hAnsi="GHEA Grapalat" w:cs="Sylfaen"/>
          <w:b/>
          <w:i/>
          <w:sz w:val="26"/>
          <w:szCs w:val="26"/>
          <w:lang w:val="hy-AM"/>
        </w:rPr>
        <w:t>Գ</w:t>
      </w:r>
      <w:r w:rsidRPr="00B34EBE">
        <w:rPr>
          <w:rFonts w:ascii="GHEA Grapalat" w:hAnsi="GHEA Grapalat"/>
          <w:b/>
          <w:i/>
          <w:sz w:val="26"/>
          <w:szCs w:val="26"/>
          <w:lang w:val="hy-AM"/>
        </w:rPr>
        <w:t xml:space="preserve">. </w:t>
      </w:r>
      <w:r w:rsidRPr="00B34EBE">
        <w:rPr>
          <w:rFonts w:ascii="GHEA Grapalat" w:hAnsi="GHEA Grapalat" w:cs="Sylfaen"/>
          <w:b/>
          <w:i/>
          <w:sz w:val="26"/>
          <w:szCs w:val="26"/>
          <w:lang w:val="hy-AM"/>
        </w:rPr>
        <w:t>Բաղրամյան</w:t>
      </w:r>
    </w:p>
    <w:p w:rsidR="00D84F00" w:rsidRDefault="00D84F00" w:rsidP="00A44BE9">
      <w:pPr>
        <w:pStyle w:val="namakihasceater"/>
        <w:rPr>
          <w:b w:val="0"/>
          <w:bCs w:val="0"/>
          <w:i w:val="0"/>
          <w:iCs w:val="0"/>
          <w:sz w:val="22"/>
          <w:szCs w:val="22"/>
          <w:lang w:val="pt-BR"/>
        </w:rPr>
      </w:pPr>
    </w:p>
    <w:p w:rsidR="00050C14" w:rsidRDefault="00A173C1" w:rsidP="00D84F00">
      <w:pPr>
        <w:rPr>
          <w:lang w:val="pt-BR"/>
        </w:rPr>
      </w:pPr>
      <w:r>
        <w:rPr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AC579C7-19A5-40CF-B428-FA522B4EAB47}" provid="{00000000-0000-0000-0000-000000000000}" issignatureline="t"/>
          </v:shape>
        </w:pict>
      </w:r>
      <w:bookmarkStart w:id="0" w:name="_GoBack"/>
      <w:bookmarkEnd w:id="0"/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050C14" w:rsidRDefault="00050C14" w:rsidP="00D84F00">
      <w:pPr>
        <w:rPr>
          <w:lang w:val="pt-BR"/>
        </w:rPr>
      </w:pPr>
    </w:p>
    <w:p w:rsidR="00CF06C8" w:rsidRPr="00D84F00" w:rsidRDefault="00CF06C8" w:rsidP="00D84F00">
      <w:pPr>
        <w:rPr>
          <w:lang w:val="pt-BR"/>
        </w:rPr>
      </w:pPr>
    </w:p>
    <w:p w:rsidR="00D84F00" w:rsidRDefault="00D84F00" w:rsidP="00D84F00">
      <w:pPr>
        <w:rPr>
          <w:lang w:val="pt-BR"/>
        </w:rPr>
      </w:pPr>
    </w:p>
    <w:p w:rsidR="00D84F00" w:rsidRPr="00D84F00" w:rsidRDefault="00D84F00" w:rsidP="00D84F00">
      <w:pPr>
        <w:pStyle w:val="katarox"/>
        <w:ind w:firstLine="0"/>
        <w:rPr>
          <w:b w:val="0"/>
          <w:sz w:val="20"/>
          <w:szCs w:val="20"/>
          <w:lang w:val="af-ZA"/>
        </w:rPr>
      </w:pPr>
      <w:r w:rsidRPr="000A6C21">
        <w:rPr>
          <w:b w:val="0"/>
          <w:noProof/>
          <w:sz w:val="20"/>
          <w:szCs w:val="20"/>
          <w:lang w:val="hy-AM"/>
        </w:rPr>
        <w:t>Կատարող՝</w:t>
      </w:r>
      <w:r w:rsidRPr="00D84F00">
        <w:rPr>
          <w:b w:val="0"/>
          <w:noProof/>
          <w:sz w:val="20"/>
          <w:szCs w:val="20"/>
          <w:lang w:val="af-ZA"/>
        </w:rPr>
        <w:t xml:space="preserve"> </w:t>
      </w:r>
      <w:r w:rsidR="00050C14">
        <w:rPr>
          <w:b w:val="0"/>
          <w:noProof/>
          <w:sz w:val="20"/>
          <w:szCs w:val="20"/>
          <w:lang w:val="af-ZA"/>
        </w:rPr>
        <w:t>Լ. Մկրտչ</w:t>
      </w:r>
      <w:r w:rsidRPr="000A6C21">
        <w:rPr>
          <w:b w:val="0"/>
          <w:noProof/>
          <w:sz w:val="20"/>
          <w:szCs w:val="20"/>
          <w:lang w:val="hy-AM"/>
        </w:rPr>
        <w:t>յան</w:t>
      </w:r>
      <w:r w:rsidRPr="00D84F00">
        <w:rPr>
          <w:b w:val="0"/>
          <w:sz w:val="20"/>
          <w:szCs w:val="20"/>
          <w:lang w:val="af-ZA"/>
        </w:rPr>
        <w:t xml:space="preserve"> </w:t>
      </w:r>
      <w:r w:rsidRPr="00D84F00">
        <w:rPr>
          <w:b w:val="0"/>
          <w:sz w:val="20"/>
          <w:szCs w:val="20"/>
        </w:rPr>
        <w:sym w:font="Wingdings" w:char="F028"/>
      </w:r>
      <w:r w:rsidRPr="00D84F00">
        <w:rPr>
          <w:b w:val="0"/>
          <w:sz w:val="20"/>
          <w:szCs w:val="20"/>
          <w:lang w:val="af-ZA"/>
        </w:rPr>
        <w:t xml:space="preserve"> 525340-110</w:t>
      </w:r>
    </w:p>
    <w:p w:rsidR="001E4C96" w:rsidRPr="00785039" w:rsidRDefault="001E4C96" w:rsidP="00D84F00">
      <w:pPr>
        <w:rPr>
          <w:lang w:val="af-ZA"/>
        </w:rPr>
      </w:pPr>
    </w:p>
    <w:sectPr w:rsidR="001E4C96" w:rsidRPr="00785039" w:rsidSect="000F0081">
      <w:pgSz w:w="11906" w:h="16838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059" w:rsidRDefault="000C5059" w:rsidP="00B9608B">
      <w:r>
        <w:separator/>
      </w:r>
    </w:p>
  </w:endnote>
  <w:endnote w:type="continuationSeparator" w:id="0">
    <w:p w:rsidR="000C5059" w:rsidRDefault="000C5059" w:rsidP="00B9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059" w:rsidRDefault="000C5059" w:rsidP="00B9608B">
      <w:r>
        <w:separator/>
      </w:r>
    </w:p>
  </w:footnote>
  <w:footnote w:type="continuationSeparator" w:id="0">
    <w:p w:rsidR="000C5059" w:rsidRDefault="000C5059" w:rsidP="00B96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2172"/>
    <w:multiLevelType w:val="hybridMultilevel"/>
    <w:tmpl w:val="A7D4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9D3C9E"/>
    <w:multiLevelType w:val="hybridMultilevel"/>
    <w:tmpl w:val="26804BE6"/>
    <w:lvl w:ilvl="0" w:tplc="0C2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68C64E8"/>
    <w:multiLevelType w:val="hybridMultilevel"/>
    <w:tmpl w:val="8E42E9CE"/>
    <w:lvl w:ilvl="0" w:tplc="64C439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0CE62DE"/>
    <w:multiLevelType w:val="hybridMultilevel"/>
    <w:tmpl w:val="4152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B5960"/>
    <w:multiLevelType w:val="hybridMultilevel"/>
    <w:tmpl w:val="4E662F30"/>
    <w:lvl w:ilvl="0" w:tplc="104698A0">
      <w:start w:val="1"/>
      <w:numFmt w:val="decimal"/>
      <w:lvlText w:val="%1."/>
      <w:lvlJc w:val="left"/>
      <w:pPr>
        <w:ind w:left="75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19464801"/>
    <w:multiLevelType w:val="hybridMultilevel"/>
    <w:tmpl w:val="0D7A6B0E"/>
    <w:lvl w:ilvl="0" w:tplc="4BAA4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F1D34E3"/>
    <w:multiLevelType w:val="hybridMultilevel"/>
    <w:tmpl w:val="3912D798"/>
    <w:lvl w:ilvl="0" w:tplc="608C53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1575981"/>
    <w:multiLevelType w:val="hybridMultilevel"/>
    <w:tmpl w:val="E8F0C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40C63"/>
    <w:multiLevelType w:val="hybridMultilevel"/>
    <w:tmpl w:val="D52EE478"/>
    <w:lvl w:ilvl="0" w:tplc="903012C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8E1A31"/>
    <w:multiLevelType w:val="hybridMultilevel"/>
    <w:tmpl w:val="8E9A40D4"/>
    <w:lvl w:ilvl="0" w:tplc="D14E4174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61C05579"/>
    <w:multiLevelType w:val="hybridMultilevel"/>
    <w:tmpl w:val="C41AAED8"/>
    <w:lvl w:ilvl="0" w:tplc="47EA729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2551873"/>
    <w:multiLevelType w:val="hybridMultilevel"/>
    <w:tmpl w:val="48044D7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6DC917A6"/>
    <w:multiLevelType w:val="hybridMultilevel"/>
    <w:tmpl w:val="D9981DCA"/>
    <w:lvl w:ilvl="0" w:tplc="B854063E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9"/>
  </w:num>
  <w:num w:numId="13">
    <w:abstractNumId w:val="22"/>
  </w:num>
  <w:num w:numId="14">
    <w:abstractNumId w:val="21"/>
  </w:num>
  <w:num w:numId="15">
    <w:abstractNumId w:val="16"/>
  </w:num>
  <w:num w:numId="16">
    <w:abstractNumId w:val="20"/>
  </w:num>
  <w:num w:numId="17">
    <w:abstractNumId w:val="11"/>
  </w:num>
  <w:num w:numId="18">
    <w:abstractNumId w:val="12"/>
  </w:num>
  <w:num w:numId="19">
    <w:abstractNumId w:val="13"/>
  </w:num>
  <w:num w:numId="20">
    <w:abstractNumId w:val="17"/>
  </w:num>
  <w:num w:numId="21">
    <w:abstractNumId w:val="18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64"/>
    <w:rsid w:val="00001009"/>
    <w:rsid w:val="00001EAF"/>
    <w:rsid w:val="00007956"/>
    <w:rsid w:val="00011F86"/>
    <w:rsid w:val="0001214A"/>
    <w:rsid w:val="00013A9A"/>
    <w:rsid w:val="00014DE4"/>
    <w:rsid w:val="0001707B"/>
    <w:rsid w:val="00017615"/>
    <w:rsid w:val="00017717"/>
    <w:rsid w:val="000200EC"/>
    <w:rsid w:val="00025660"/>
    <w:rsid w:val="00025D5C"/>
    <w:rsid w:val="00027D75"/>
    <w:rsid w:val="00031134"/>
    <w:rsid w:val="00036E1B"/>
    <w:rsid w:val="00040CFF"/>
    <w:rsid w:val="00050C14"/>
    <w:rsid w:val="000647B7"/>
    <w:rsid w:val="000651EF"/>
    <w:rsid w:val="00075988"/>
    <w:rsid w:val="0007781E"/>
    <w:rsid w:val="000779D5"/>
    <w:rsid w:val="0008248C"/>
    <w:rsid w:val="000A02F7"/>
    <w:rsid w:val="000A2E74"/>
    <w:rsid w:val="000A42C6"/>
    <w:rsid w:val="000A452B"/>
    <w:rsid w:val="000A6C21"/>
    <w:rsid w:val="000B0658"/>
    <w:rsid w:val="000B4139"/>
    <w:rsid w:val="000C5059"/>
    <w:rsid w:val="000C599A"/>
    <w:rsid w:val="000D0417"/>
    <w:rsid w:val="000D12F6"/>
    <w:rsid w:val="000D22FA"/>
    <w:rsid w:val="000D7A70"/>
    <w:rsid w:val="000D7E99"/>
    <w:rsid w:val="000E22D1"/>
    <w:rsid w:val="000E4751"/>
    <w:rsid w:val="000F0081"/>
    <w:rsid w:val="000F0A0A"/>
    <w:rsid w:val="000F357C"/>
    <w:rsid w:val="000F5560"/>
    <w:rsid w:val="00106D0A"/>
    <w:rsid w:val="001115CA"/>
    <w:rsid w:val="001149AC"/>
    <w:rsid w:val="00122259"/>
    <w:rsid w:val="00131411"/>
    <w:rsid w:val="00132E96"/>
    <w:rsid w:val="00133B53"/>
    <w:rsid w:val="00134EAF"/>
    <w:rsid w:val="00141B08"/>
    <w:rsid w:val="00141ED2"/>
    <w:rsid w:val="00142460"/>
    <w:rsid w:val="00150E1E"/>
    <w:rsid w:val="00153719"/>
    <w:rsid w:val="00156371"/>
    <w:rsid w:val="00161AED"/>
    <w:rsid w:val="00163ABA"/>
    <w:rsid w:val="001712BA"/>
    <w:rsid w:val="001730A1"/>
    <w:rsid w:val="00180EFB"/>
    <w:rsid w:val="00181127"/>
    <w:rsid w:val="001A0EF9"/>
    <w:rsid w:val="001A26EC"/>
    <w:rsid w:val="001A3406"/>
    <w:rsid w:val="001A407B"/>
    <w:rsid w:val="001A7783"/>
    <w:rsid w:val="001B15F8"/>
    <w:rsid w:val="001B52C1"/>
    <w:rsid w:val="001B62C8"/>
    <w:rsid w:val="001D23C9"/>
    <w:rsid w:val="001D2C10"/>
    <w:rsid w:val="001D38CB"/>
    <w:rsid w:val="001D7D6E"/>
    <w:rsid w:val="001E145B"/>
    <w:rsid w:val="001E49EA"/>
    <w:rsid w:val="001E4C96"/>
    <w:rsid w:val="001F026C"/>
    <w:rsid w:val="001F375F"/>
    <w:rsid w:val="00200D4D"/>
    <w:rsid w:val="00204AE3"/>
    <w:rsid w:val="002051BC"/>
    <w:rsid w:val="002067C3"/>
    <w:rsid w:val="00222517"/>
    <w:rsid w:val="00222B25"/>
    <w:rsid w:val="00233D97"/>
    <w:rsid w:val="002448DA"/>
    <w:rsid w:val="0025259D"/>
    <w:rsid w:val="00260DBB"/>
    <w:rsid w:val="00263282"/>
    <w:rsid w:val="00265AAA"/>
    <w:rsid w:val="00266137"/>
    <w:rsid w:val="002832CD"/>
    <w:rsid w:val="002870D4"/>
    <w:rsid w:val="00296EC8"/>
    <w:rsid w:val="002979C3"/>
    <w:rsid w:val="002A4C72"/>
    <w:rsid w:val="002A6E9C"/>
    <w:rsid w:val="002B1364"/>
    <w:rsid w:val="002B3D78"/>
    <w:rsid w:val="002B631D"/>
    <w:rsid w:val="002C32E4"/>
    <w:rsid w:val="002D2261"/>
    <w:rsid w:val="002D2C39"/>
    <w:rsid w:val="002D7043"/>
    <w:rsid w:val="002D73F0"/>
    <w:rsid w:val="002E3287"/>
    <w:rsid w:val="00301D58"/>
    <w:rsid w:val="00320B8E"/>
    <w:rsid w:val="0032431B"/>
    <w:rsid w:val="00326EE7"/>
    <w:rsid w:val="00353B3E"/>
    <w:rsid w:val="003607CE"/>
    <w:rsid w:val="0037119A"/>
    <w:rsid w:val="00372D71"/>
    <w:rsid w:val="00375019"/>
    <w:rsid w:val="00382972"/>
    <w:rsid w:val="0038408A"/>
    <w:rsid w:val="003932D3"/>
    <w:rsid w:val="00394D7B"/>
    <w:rsid w:val="00395BB5"/>
    <w:rsid w:val="003960EC"/>
    <w:rsid w:val="00397FDE"/>
    <w:rsid w:val="003A1694"/>
    <w:rsid w:val="003A6681"/>
    <w:rsid w:val="003B3DB0"/>
    <w:rsid w:val="003B5723"/>
    <w:rsid w:val="003B586B"/>
    <w:rsid w:val="003B67B9"/>
    <w:rsid w:val="003B76C8"/>
    <w:rsid w:val="003D0B51"/>
    <w:rsid w:val="003D1E00"/>
    <w:rsid w:val="003D2922"/>
    <w:rsid w:val="003D2B6D"/>
    <w:rsid w:val="003E4006"/>
    <w:rsid w:val="003F19E9"/>
    <w:rsid w:val="003F4E4E"/>
    <w:rsid w:val="003F64DC"/>
    <w:rsid w:val="003F7124"/>
    <w:rsid w:val="003F77C9"/>
    <w:rsid w:val="003F7D9B"/>
    <w:rsid w:val="00403D7A"/>
    <w:rsid w:val="00417012"/>
    <w:rsid w:val="004301E3"/>
    <w:rsid w:val="00431290"/>
    <w:rsid w:val="0044000F"/>
    <w:rsid w:val="004406E8"/>
    <w:rsid w:val="00443E1A"/>
    <w:rsid w:val="00445D21"/>
    <w:rsid w:val="0044797F"/>
    <w:rsid w:val="00452D97"/>
    <w:rsid w:val="0045532F"/>
    <w:rsid w:val="00457C0A"/>
    <w:rsid w:val="00470AB4"/>
    <w:rsid w:val="00476D43"/>
    <w:rsid w:val="00480565"/>
    <w:rsid w:val="004826EB"/>
    <w:rsid w:val="00491588"/>
    <w:rsid w:val="00495B2A"/>
    <w:rsid w:val="004A1A33"/>
    <w:rsid w:val="004B1203"/>
    <w:rsid w:val="004B7D7E"/>
    <w:rsid w:val="004D0ACD"/>
    <w:rsid w:val="004D1DB2"/>
    <w:rsid w:val="004D3430"/>
    <w:rsid w:val="004D4217"/>
    <w:rsid w:val="004D5452"/>
    <w:rsid w:val="004F5B31"/>
    <w:rsid w:val="00501C5D"/>
    <w:rsid w:val="00504B5B"/>
    <w:rsid w:val="005134B4"/>
    <w:rsid w:val="005157D1"/>
    <w:rsid w:val="00525311"/>
    <w:rsid w:val="00526F4A"/>
    <w:rsid w:val="00530D18"/>
    <w:rsid w:val="0053278D"/>
    <w:rsid w:val="00533F61"/>
    <w:rsid w:val="00536A2D"/>
    <w:rsid w:val="0053712E"/>
    <w:rsid w:val="00540AB0"/>
    <w:rsid w:val="00544577"/>
    <w:rsid w:val="005463DB"/>
    <w:rsid w:val="00556316"/>
    <w:rsid w:val="00556DCD"/>
    <w:rsid w:val="005810FB"/>
    <w:rsid w:val="00582617"/>
    <w:rsid w:val="00583855"/>
    <w:rsid w:val="00587023"/>
    <w:rsid w:val="00591711"/>
    <w:rsid w:val="00591935"/>
    <w:rsid w:val="005A2B9C"/>
    <w:rsid w:val="005A4170"/>
    <w:rsid w:val="005B01B0"/>
    <w:rsid w:val="005B178A"/>
    <w:rsid w:val="005C04A7"/>
    <w:rsid w:val="005C6DF3"/>
    <w:rsid w:val="005D0BAD"/>
    <w:rsid w:val="005D29D4"/>
    <w:rsid w:val="005D4CFD"/>
    <w:rsid w:val="005E5FEE"/>
    <w:rsid w:val="005E7337"/>
    <w:rsid w:val="005F1A07"/>
    <w:rsid w:val="005F735F"/>
    <w:rsid w:val="005F7C05"/>
    <w:rsid w:val="00605845"/>
    <w:rsid w:val="00616A9E"/>
    <w:rsid w:val="00620DC5"/>
    <w:rsid w:val="00624FB1"/>
    <w:rsid w:val="0062724F"/>
    <w:rsid w:val="00627316"/>
    <w:rsid w:val="00636499"/>
    <w:rsid w:val="00636BCD"/>
    <w:rsid w:val="006373D9"/>
    <w:rsid w:val="0064120C"/>
    <w:rsid w:val="00641E3E"/>
    <w:rsid w:val="00643A01"/>
    <w:rsid w:val="00644C79"/>
    <w:rsid w:val="00650BDF"/>
    <w:rsid w:val="00660B06"/>
    <w:rsid w:val="00686655"/>
    <w:rsid w:val="00687371"/>
    <w:rsid w:val="00690C75"/>
    <w:rsid w:val="0069191F"/>
    <w:rsid w:val="00695034"/>
    <w:rsid w:val="006950B5"/>
    <w:rsid w:val="006A22C4"/>
    <w:rsid w:val="006A3A35"/>
    <w:rsid w:val="006B15CC"/>
    <w:rsid w:val="006B2188"/>
    <w:rsid w:val="006B3E30"/>
    <w:rsid w:val="006B52B8"/>
    <w:rsid w:val="006C1447"/>
    <w:rsid w:val="006D7F37"/>
    <w:rsid w:val="006E3EDE"/>
    <w:rsid w:val="006E4339"/>
    <w:rsid w:val="006E51B9"/>
    <w:rsid w:val="00700F73"/>
    <w:rsid w:val="00711B23"/>
    <w:rsid w:val="007129A0"/>
    <w:rsid w:val="00713C06"/>
    <w:rsid w:val="00726F8B"/>
    <w:rsid w:val="007273D2"/>
    <w:rsid w:val="007343B6"/>
    <w:rsid w:val="007371B7"/>
    <w:rsid w:val="007379E3"/>
    <w:rsid w:val="00740875"/>
    <w:rsid w:val="00740CDF"/>
    <w:rsid w:val="00741892"/>
    <w:rsid w:val="00742C8C"/>
    <w:rsid w:val="0075483A"/>
    <w:rsid w:val="007568AD"/>
    <w:rsid w:val="00770FEC"/>
    <w:rsid w:val="00772709"/>
    <w:rsid w:val="007752AA"/>
    <w:rsid w:val="00785039"/>
    <w:rsid w:val="00786515"/>
    <w:rsid w:val="007A0A5D"/>
    <w:rsid w:val="007A271C"/>
    <w:rsid w:val="007B5FD1"/>
    <w:rsid w:val="007C0982"/>
    <w:rsid w:val="007C3086"/>
    <w:rsid w:val="007D0505"/>
    <w:rsid w:val="007D09FB"/>
    <w:rsid w:val="007D2DDC"/>
    <w:rsid w:val="007D3AA7"/>
    <w:rsid w:val="007D4735"/>
    <w:rsid w:val="007D7729"/>
    <w:rsid w:val="007E339B"/>
    <w:rsid w:val="007E3DDB"/>
    <w:rsid w:val="007E4EEF"/>
    <w:rsid w:val="007E5D34"/>
    <w:rsid w:val="007E731B"/>
    <w:rsid w:val="007F143D"/>
    <w:rsid w:val="007F51D6"/>
    <w:rsid w:val="007F5201"/>
    <w:rsid w:val="007F7229"/>
    <w:rsid w:val="007F7D82"/>
    <w:rsid w:val="00802BC8"/>
    <w:rsid w:val="00803364"/>
    <w:rsid w:val="0080660E"/>
    <w:rsid w:val="00807B64"/>
    <w:rsid w:val="00812E9A"/>
    <w:rsid w:val="008176D5"/>
    <w:rsid w:val="008178D6"/>
    <w:rsid w:val="00826F23"/>
    <w:rsid w:val="00830351"/>
    <w:rsid w:val="00830C9F"/>
    <w:rsid w:val="0083163F"/>
    <w:rsid w:val="0083266E"/>
    <w:rsid w:val="00840623"/>
    <w:rsid w:val="00850416"/>
    <w:rsid w:val="00856660"/>
    <w:rsid w:val="008574EC"/>
    <w:rsid w:val="00865EAC"/>
    <w:rsid w:val="00867223"/>
    <w:rsid w:val="00870417"/>
    <w:rsid w:val="00873FC1"/>
    <w:rsid w:val="008758E4"/>
    <w:rsid w:val="00875BEC"/>
    <w:rsid w:val="008870D6"/>
    <w:rsid w:val="00893182"/>
    <w:rsid w:val="00897004"/>
    <w:rsid w:val="008973E5"/>
    <w:rsid w:val="00897A3C"/>
    <w:rsid w:val="008A3BB7"/>
    <w:rsid w:val="008B6563"/>
    <w:rsid w:val="008B6931"/>
    <w:rsid w:val="008C2BBE"/>
    <w:rsid w:val="008D24CA"/>
    <w:rsid w:val="008D5DB4"/>
    <w:rsid w:val="008D6A67"/>
    <w:rsid w:val="008F044D"/>
    <w:rsid w:val="008F5751"/>
    <w:rsid w:val="00902176"/>
    <w:rsid w:val="00911E44"/>
    <w:rsid w:val="00915AD9"/>
    <w:rsid w:val="00921796"/>
    <w:rsid w:val="00934021"/>
    <w:rsid w:val="00943550"/>
    <w:rsid w:val="00943783"/>
    <w:rsid w:val="009466D7"/>
    <w:rsid w:val="00953B05"/>
    <w:rsid w:val="00972424"/>
    <w:rsid w:val="009755FD"/>
    <w:rsid w:val="009779B0"/>
    <w:rsid w:val="0098072D"/>
    <w:rsid w:val="00986C2C"/>
    <w:rsid w:val="00993117"/>
    <w:rsid w:val="00993971"/>
    <w:rsid w:val="009A34BC"/>
    <w:rsid w:val="009A65BD"/>
    <w:rsid w:val="009B1FAC"/>
    <w:rsid w:val="009C356C"/>
    <w:rsid w:val="009D1B3B"/>
    <w:rsid w:val="009E2204"/>
    <w:rsid w:val="009E2E45"/>
    <w:rsid w:val="009E5E5E"/>
    <w:rsid w:val="009E60FD"/>
    <w:rsid w:val="009E7D9D"/>
    <w:rsid w:val="009F1542"/>
    <w:rsid w:val="009F22C1"/>
    <w:rsid w:val="009F3FAE"/>
    <w:rsid w:val="009F5C8A"/>
    <w:rsid w:val="00A00925"/>
    <w:rsid w:val="00A01D87"/>
    <w:rsid w:val="00A04778"/>
    <w:rsid w:val="00A11926"/>
    <w:rsid w:val="00A173C1"/>
    <w:rsid w:val="00A20C92"/>
    <w:rsid w:val="00A23362"/>
    <w:rsid w:val="00A27226"/>
    <w:rsid w:val="00A33B34"/>
    <w:rsid w:val="00A34807"/>
    <w:rsid w:val="00A35342"/>
    <w:rsid w:val="00A44BE9"/>
    <w:rsid w:val="00A526D7"/>
    <w:rsid w:val="00A561D4"/>
    <w:rsid w:val="00A572E4"/>
    <w:rsid w:val="00A657BE"/>
    <w:rsid w:val="00A7685E"/>
    <w:rsid w:val="00A814C9"/>
    <w:rsid w:val="00A90260"/>
    <w:rsid w:val="00A97794"/>
    <w:rsid w:val="00AA3282"/>
    <w:rsid w:val="00AA7865"/>
    <w:rsid w:val="00AB46E4"/>
    <w:rsid w:val="00AB7D2F"/>
    <w:rsid w:val="00AE6FA9"/>
    <w:rsid w:val="00AF2484"/>
    <w:rsid w:val="00AF4352"/>
    <w:rsid w:val="00AF4502"/>
    <w:rsid w:val="00AF6EC4"/>
    <w:rsid w:val="00AF7C70"/>
    <w:rsid w:val="00B0469D"/>
    <w:rsid w:val="00B11C8B"/>
    <w:rsid w:val="00B121EC"/>
    <w:rsid w:val="00B12292"/>
    <w:rsid w:val="00B1440C"/>
    <w:rsid w:val="00B15E34"/>
    <w:rsid w:val="00B22E34"/>
    <w:rsid w:val="00B30103"/>
    <w:rsid w:val="00B34EBE"/>
    <w:rsid w:val="00B364A4"/>
    <w:rsid w:val="00B4037E"/>
    <w:rsid w:val="00B432E0"/>
    <w:rsid w:val="00B45E35"/>
    <w:rsid w:val="00B506CD"/>
    <w:rsid w:val="00B5304A"/>
    <w:rsid w:val="00B55B6B"/>
    <w:rsid w:val="00B611AD"/>
    <w:rsid w:val="00B65C90"/>
    <w:rsid w:val="00B70D5D"/>
    <w:rsid w:val="00B74E3D"/>
    <w:rsid w:val="00B753F4"/>
    <w:rsid w:val="00B767B3"/>
    <w:rsid w:val="00B81679"/>
    <w:rsid w:val="00B83845"/>
    <w:rsid w:val="00B868B6"/>
    <w:rsid w:val="00B92E52"/>
    <w:rsid w:val="00B9608B"/>
    <w:rsid w:val="00BA5D9F"/>
    <w:rsid w:val="00BA7ED3"/>
    <w:rsid w:val="00BB0925"/>
    <w:rsid w:val="00BB0D0A"/>
    <w:rsid w:val="00BB21F6"/>
    <w:rsid w:val="00BB2B41"/>
    <w:rsid w:val="00BB35E4"/>
    <w:rsid w:val="00BB7E53"/>
    <w:rsid w:val="00BC3E00"/>
    <w:rsid w:val="00BD2ED6"/>
    <w:rsid w:val="00BD4D13"/>
    <w:rsid w:val="00BE68DF"/>
    <w:rsid w:val="00BF622C"/>
    <w:rsid w:val="00BF7A7A"/>
    <w:rsid w:val="00C00428"/>
    <w:rsid w:val="00C009CE"/>
    <w:rsid w:val="00C0199C"/>
    <w:rsid w:val="00C0333A"/>
    <w:rsid w:val="00C053E8"/>
    <w:rsid w:val="00C05960"/>
    <w:rsid w:val="00C10841"/>
    <w:rsid w:val="00C12C61"/>
    <w:rsid w:val="00C174C4"/>
    <w:rsid w:val="00C21A6A"/>
    <w:rsid w:val="00C36953"/>
    <w:rsid w:val="00C4068F"/>
    <w:rsid w:val="00C446DC"/>
    <w:rsid w:val="00C55DF9"/>
    <w:rsid w:val="00C57568"/>
    <w:rsid w:val="00C66D87"/>
    <w:rsid w:val="00C76C7B"/>
    <w:rsid w:val="00C76F6A"/>
    <w:rsid w:val="00C80BF5"/>
    <w:rsid w:val="00C90A8B"/>
    <w:rsid w:val="00C90B4B"/>
    <w:rsid w:val="00C90DC3"/>
    <w:rsid w:val="00CA2490"/>
    <w:rsid w:val="00CA4ECD"/>
    <w:rsid w:val="00CB0AE6"/>
    <w:rsid w:val="00CB47D6"/>
    <w:rsid w:val="00CB6DF0"/>
    <w:rsid w:val="00CC231B"/>
    <w:rsid w:val="00CC33D6"/>
    <w:rsid w:val="00CD276C"/>
    <w:rsid w:val="00CD373D"/>
    <w:rsid w:val="00CD6679"/>
    <w:rsid w:val="00CE22CF"/>
    <w:rsid w:val="00CE6BB9"/>
    <w:rsid w:val="00CF06C8"/>
    <w:rsid w:val="00CF1B2D"/>
    <w:rsid w:val="00D01FBE"/>
    <w:rsid w:val="00D05F32"/>
    <w:rsid w:val="00D11378"/>
    <w:rsid w:val="00D11C0F"/>
    <w:rsid w:val="00D24332"/>
    <w:rsid w:val="00D30616"/>
    <w:rsid w:val="00D445DB"/>
    <w:rsid w:val="00D44690"/>
    <w:rsid w:val="00D47F35"/>
    <w:rsid w:val="00D51EDF"/>
    <w:rsid w:val="00D52063"/>
    <w:rsid w:val="00D524ED"/>
    <w:rsid w:val="00D624C1"/>
    <w:rsid w:val="00D67638"/>
    <w:rsid w:val="00D70175"/>
    <w:rsid w:val="00D84F00"/>
    <w:rsid w:val="00D91382"/>
    <w:rsid w:val="00D9691A"/>
    <w:rsid w:val="00DA1281"/>
    <w:rsid w:val="00DA257A"/>
    <w:rsid w:val="00DA29C2"/>
    <w:rsid w:val="00DA2E2E"/>
    <w:rsid w:val="00DA67AC"/>
    <w:rsid w:val="00DB0B03"/>
    <w:rsid w:val="00DB3A7C"/>
    <w:rsid w:val="00DB58F8"/>
    <w:rsid w:val="00DC1E7C"/>
    <w:rsid w:val="00DC6FC4"/>
    <w:rsid w:val="00DD3977"/>
    <w:rsid w:val="00DD5EBF"/>
    <w:rsid w:val="00DE297E"/>
    <w:rsid w:val="00DE3300"/>
    <w:rsid w:val="00DE65A6"/>
    <w:rsid w:val="00DF2D02"/>
    <w:rsid w:val="00DF2F89"/>
    <w:rsid w:val="00E150DD"/>
    <w:rsid w:val="00E2722A"/>
    <w:rsid w:val="00E272EF"/>
    <w:rsid w:val="00E465F3"/>
    <w:rsid w:val="00E472F4"/>
    <w:rsid w:val="00E51FEB"/>
    <w:rsid w:val="00E83EAC"/>
    <w:rsid w:val="00E92BD5"/>
    <w:rsid w:val="00EA17E4"/>
    <w:rsid w:val="00EA39DE"/>
    <w:rsid w:val="00EA69CE"/>
    <w:rsid w:val="00EB1E22"/>
    <w:rsid w:val="00EC253C"/>
    <w:rsid w:val="00EC28F3"/>
    <w:rsid w:val="00ED5E8D"/>
    <w:rsid w:val="00EE14E4"/>
    <w:rsid w:val="00EE4A39"/>
    <w:rsid w:val="00EE639E"/>
    <w:rsid w:val="00EF28AA"/>
    <w:rsid w:val="00F02E35"/>
    <w:rsid w:val="00F0384F"/>
    <w:rsid w:val="00F041AC"/>
    <w:rsid w:val="00F106A7"/>
    <w:rsid w:val="00F150AB"/>
    <w:rsid w:val="00F2021B"/>
    <w:rsid w:val="00F230D8"/>
    <w:rsid w:val="00F4054A"/>
    <w:rsid w:val="00F515A6"/>
    <w:rsid w:val="00F53221"/>
    <w:rsid w:val="00F66DF3"/>
    <w:rsid w:val="00F86171"/>
    <w:rsid w:val="00F86685"/>
    <w:rsid w:val="00F9168F"/>
    <w:rsid w:val="00F92C78"/>
    <w:rsid w:val="00FA2A09"/>
    <w:rsid w:val="00FA2B56"/>
    <w:rsid w:val="00FA3A58"/>
    <w:rsid w:val="00FB0F0F"/>
    <w:rsid w:val="00FC2FC1"/>
    <w:rsid w:val="00FE1CC1"/>
    <w:rsid w:val="00FE208A"/>
    <w:rsid w:val="00FE3733"/>
    <w:rsid w:val="00F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F6255F50-A622-402B-89A3-95991F15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260"/>
    <w:rPr>
      <w:rFonts w:ascii="ArTarumianTimes" w:hAnsi="ArTarumianTimes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53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5F735F"/>
    <w:pPr>
      <w:spacing w:line="280" w:lineRule="exact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2979C3"/>
    <w:pPr>
      <w:ind w:firstLine="90"/>
    </w:pPr>
    <w:rPr>
      <w:rFonts w:ascii="GHEA Grapalat" w:hAnsi="GHEA Grapalat" w:cs="Arial"/>
      <w:bCs/>
      <w:iCs/>
      <w:spacing w:val="-4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563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553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ListParagraph">
    <w:name w:val="List Paragraph"/>
    <w:basedOn w:val="Normal"/>
    <w:uiPriority w:val="34"/>
    <w:qFormat/>
    <w:rsid w:val="00B92E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0D0417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0D0417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B9608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9608B"/>
    <w:rPr>
      <w:rFonts w:ascii="ArTarumianTimes" w:hAnsi="ArTarumianTimes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B9608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B9608B"/>
    <w:rPr>
      <w:rFonts w:ascii="ArTarumianTimes" w:hAnsi="ArTarumianTimes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A97794"/>
    <w:rPr>
      <w:i/>
      <w:iCs/>
    </w:rPr>
  </w:style>
  <w:style w:type="paragraph" w:customStyle="1" w:styleId="Text">
    <w:name w:val="Text"/>
    <w:basedOn w:val="Normal"/>
    <w:rsid w:val="00875BEC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FB"/>
    <w:rPr>
      <w:rFonts w:ascii="Tahoma" w:hAnsi="Tahoma" w:cs="Tahoma"/>
      <w:sz w:val="16"/>
      <w:szCs w:val="16"/>
      <w:lang w:eastAsia="ru-RU"/>
    </w:rPr>
  </w:style>
  <w:style w:type="paragraph" w:customStyle="1" w:styleId="a">
    <w:name w:val="Նպատակ"/>
    <w:basedOn w:val="Normal"/>
    <w:link w:val="Char"/>
    <w:qFormat/>
    <w:rsid w:val="001A3406"/>
    <w:pPr>
      <w:spacing w:after="120"/>
    </w:pPr>
    <w:rPr>
      <w:rFonts w:ascii="GHEA Grapalat" w:eastAsia="Calibri" w:hAnsi="GHEA Grapalat" w:cs="Arial"/>
      <w:b/>
      <w:bCs/>
      <w:i/>
      <w:color w:val="000000"/>
      <w:sz w:val="22"/>
      <w:szCs w:val="22"/>
      <w:lang w:val="hy-AM" w:eastAsia="en-US"/>
    </w:rPr>
  </w:style>
  <w:style w:type="character" w:customStyle="1" w:styleId="Char">
    <w:name w:val="Նպատակ Char"/>
    <w:link w:val="a"/>
    <w:rsid w:val="001A3406"/>
    <w:rPr>
      <w:rFonts w:ascii="GHEA Grapalat" w:eastAsia="Calibri" w:hAnsi="GHEA Grapalat" w:cs="Arial"/>
      <w:b/>
      <w:bCs/>
      <w:i/>
      <w:color w:val="000000"/>
      <w:sz w:val="22"/>
      <w:szCs w:val="22"/>
      <w:lang w:val="hy-AM"/>
    </w:rPr>
  </w:style>
  <w:style w:type="paragraph" w:styleId="CommentText">
    <w:name w:val="annotation text"/>
    <w:basedOn w:val="Normal"/>
    <w:link w:val="CommentTextChar"/>
    <w:uiPriority w:val="99"/>
    <w:rsid w:val="00DE6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65A6"/>
    <w:rPr>
      <w:rFonts w:ascii="ArTarumianTimes" w:hAnsi="ArTarumianTimes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E65A6"/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E65A6"/>
    <w:rPr>
      <w:rFonts w:ascii="Calibri" w:eastAsia="Calibri" w:hAnsi="Calibri"/>
      <w:b/>
      <w:bCs/>
      <w:lang w:eastAsia="ru-RU"/>
    </w:rPr>
  </w:style>
  <w:style w:type="paragraph" w:styleId="BodyText">
    <w:name w:val="Body Text"/>
    <w:basedOn w:val="Normal"/>
    <w:link w:val="BodyTextChar"/>
    <w:rsid w:val="00B11C8B"/>
    <w:rPr>
      <w:b/>
      <w:szCs w:val="20"/>
      <w:lang w:val="af-ZA"/>
    </w:rPr>
  </w:style>
  <w:style w:type="character" w:customStyle="1" w:styleId="BodyTextChar">
    <w:name w:val="Body Text Char"/>
    <w:basedOn w:val="DefaultParagraphFont"/>
    <w:link w:val="BodyText"/>
    <w:rsid w:val="00B11C8B"/>
    <w:rPr>
      <w:rFonts w:ascii="ArTarumianTimes" w:hAnsi="ArTarumianTimes"/>
      <w:b/>
      <w:sz w:val="24"/>
      <w:lang w:val="af-ZA" w:eastAsia="ru-RU"/>
    </w:rPr>
  </w:style>
  <w:style w:type="paragraph" w:styleId="NoSpacing">
    <w:name w:val="No Spacing"/>
    <w:uiPriority w:val="1"/>
    <w:qFormat/>
    <w:rsid w:val="00B11C8B"/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700F73"/>
    <w:rPr>
      <w:rFonts w:ascii="Arial Armenian" w:hAnsi="Arial Armeni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Nazary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1KG9KPRHTzkgIh+xEAS7/ck7u5ycXHHTqT/UTLAQRvA=</DigestValue>
    </Reference>
    <Reference Type="http://www.w3.org/2000/09/xmldsig#Object" URI="#idOfficeObject">
      <DigestMethod Algorithm="http://www.w3.org/2001/04/xmlenc#sha256"/>
      <DigestValue>6DDWt7gzQz6OPBY0yhjBJAc77w3fcpotT/U2BInGFa8=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XQnxGGL4PE4T5r9S/0ZQEUrfhZ8wy8eYASpO9qcgVMg=</DigestValue>
    </Reference>
    <Reference Type="http://www.w3.org/2000/09/xmldsig#Object" URI="#idValidSigLnImg">
      <DigestMethod Algorithm="http://www.w3.org/2001/04/xmlenc#sha256"/>
      <DigestValue>5KZKLrgqdpQrUW+62J4kW8mTSa8eE0vkL2QxYWKnUl8=</DigestValue>
    </Reference>
    <Reference Type="http://www.w3.org/2000/09/xmldsig#Object" URI="#idInvalidSigLnImg">
      <DigestMethod Algorithm="http://www.w3.org/2001/04/xmlenc#sha256"/>
      <DigestValue>C/TFH1caZHdEwbvMeI6dfqOBvtV/THkiOLC8CLF2MyM=</DigestValue>
    </Reference>
  </SignedInfo>
  <SignatureValue>dIBGXbTIYH8WLZbI7EjzoxsRx5AcV7cBAixIXlWQj1AmNL4nPtnhsfgANNrN9jQ0HumdqVxpljED
X4sDBaYdQq70ZxNnNHuSFLWFYrtyZ5NTDHNMpavzfXaz/oRwtPowGflHkYbuMG65+XhrIhQhj2kO
XNDYZi4adRHqCUonNErJCmdH1bAOeLjFWZ2b7HZQIdvIzhJZclAvwrL3gTYlgrupsRVtCaACX6dH
KU6Zujo0mHRGtbTPkm3bPS8Hwp3iSlWH3LkoH9goENAEoelMpi/rTKutC7TR9p9DOaga31CbEqVO
hGwZUDaROfU/FwAlJJFOyntun23pB3SPHydNjA==</SignatureValue>
  <KeyInfo>
    <X509Data>
      <X509Certificate>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sdujXT7XLcyEAg+Oh/WzLA/gcoUB/sEBJUawmJ6jBR0=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EnOxTy42zyiMxpP4vVcMfq9Qm+gilIk8/8LcGGwSnHc=</DigestValue>
      </Reference>
      <Reference URI="/word/document.xml?ContentType=application/vnd.openxmlformats-officedocument.wordprocessingml.document.main+xml">
        <DigestMethod Algorithm="http://www.w3.org/2001/04/xmlenc#sha256"/>
        <DigestValue>rUHQIx7Polvf2MKt4MuC7JHPvwMwvHaWfvpBFhcFuLM=</DigestValue>
      </Reference>
      <Reference URI="/word/endnotes.xml?ContentType=application/vnd.openxmlformats-officedocument.wordprocessingml.endnotes+xml">
        <DigestMethod Algorithm="http://www.w3.org/2001/04/xmlenc#sha256"/>
        <DigestValue>nj+8JIrtN9gl5+4kBX/+Ad2WmjLkBVC7u6XE3Nxd2mA=</DigestValue>
      </Reference>
      <Reference URI="/word/fontTable.xml?ContentType=application/vnd.openxmlformats-officedocument.wordprocessingml.fontTable+xml">
        <DigestMethod Algorithm="http://www.w3.org/2001/04/xmlenc#sha256"/>
        <DigestValue>YVa0b00PXBJvASsKL9NHDF6ggwa9zpkKASTHfEYrCdw=</DigestValue>
      </Reference>
      <Reference URI="/word/footnotes.xml?ContentType=application/vnd.openxmlformats-officedocument.wordprocessingml.footnotes+xml">
        <DigestMethod Algorithm="http://www.w3.org/2001/04/xmlenc#sha256"/>
        <DigestValue>G4eQwZ7k3abLGV4HOZOPX2zWEuVd7/CIrqo39pu0EqU=</DigestValue>
      </Reference>
      <Reference URI="/word/media/image1.emf?ContentType=image/x-emf">
        <DigestMethod Algorithm="http://www.w3.org/2001/04/xmlenc#sha256"/>
        <DigestValue>ToccBvLczu8i0ZgWpI97HrlVYQAO3U/nEoLpeeo7Vbk=</DigestValue>
      </Reference>
      <Reference URI="/word/media/image2.emf?ContentType=image/x-emf">
        <DigestMethod Algorithm="http://www.w3.org/2001/04/xmlenc#sha256"/>
        <DigestValue>PSbtcDE61uTX8V4PWHXzKOKrLiLHXOkAc3quOOMBjsE=</DigestValue>
      </Reference>
      <Reference URI="/word/numbering.xml?ContentType=application/vnd.openxmlformats-officedocument.wordprocessingml.numbering+xml">
        <DigestMethod Algorithm="http://www.w3.org/2001/04/xmlenc#sha256"/>
        <DigestValue>5FJVfj4jZZpccuUsltRSLEvYD8r2Oueco9rYheQm/Cg=</DigestValue>
      </Reference>
      <Reference URI="/word/settings.xml?ContentType=application/vnd.openxmlformats-officedocument.wordprocessingml.settings+xml">
        <DigestMethod Algorithm="http://www.w3.org/2001/04/xmlenc#sha256"/>
        <DigestValue>YQIcwJeI0/5xhPz2QUad9U9hz//kLEN/lya7MbfaeSw=</DigestValue>
      </Reference>
      <Reference URI="/word/styles.xml?ContentType=application/vnd.openxmlformats-officedocument.wordprocessingml.styles+xml">
        <DigestMethod Algorithm="http://www.w3.org/2001/04/xmlenc#sha256"/>
        <DigestValue>4VOyGFbbGWwPeMEiFHn37KW4mIxicBEr4Hh8ZzAMY8k=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Y0/BB/rg3GQoN6VrJys08TfEuv/rYAwx1L6Q1lUjJko=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2020-08-06T14:34:39Z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{9AC579C7-19A5-40CF-B428-FA522B4EAB47}</SetupID>
          <SignatureText/>
          <SignatureImage>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2Nhbm5lZCBEb2N1bWVudAAAQWRvYmUgUGhvdG9zaG9wIENTNiAoV2luZG93cykAMjAxOTowNDoyMyAxMjoxNDo0MgAACJADAAIAAAAUAAARJJAEAAIAAAAUAAAROJKRAAIAAAADMDAAAJKSAAIAAAADMDAAAKABAAMAAAABAAEAAKACAAQAAAABAAAE2KADAAQAAAABAAAG2uocAAcAAAgMAAAJG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nhtcD0iaHR0cDovL25zLmFkb2JlLmNvbS94YXAvMS4wLyI+PHhtcDpDcmVhdG9yVG9vbD5BZG9iZSBQaG90b3Nob3AgQ1M2IChXaW5kb3dzKTwveG1wOkNyZWF0b3JUb29sPjx4bXA6Q3JlYXRlRGF0ZT4yMDE5LTA0LTIzVDEyOjE0OjQyPC94bXA6Q3JlYXRlRGF0ZT48L3JkZjpEZXNjcmlwdGlvb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+PHJkZjpBbHQgeG1sbnM6cmRmPSJodHRwOi8vd3d3LnczLm9yZy8xOTk5LzAyLzIyLXJkZi1zeW50YXgtbnMjIj48cmRmOmxpIHhtbDpsYW5nPSJ4LWRlZmF1bHQiPlNjYW5uZWQgRG9jdW1lbnQ8L3JkZjpsaT48L3JkZjpBbHQ+DQoJCQk8L2RjOnRpdGxlPjxkYzpkZXNjcmlwdGlvbj48cmRmOkFsdCB4bWxuczpyZGY9Imh0dHA6Ly93d3cudzMub3JnLzE5OTkvMDIvMjItcmRmLXN5bnRheC1ucyMiPjxyZGY6bGkgeG1sOmxhbmc9IngtZGVmYXVsdCI+U2Nhbm5lZCBEb2N1bWVudDwvcmRmOmxpPjwvcmRmOkFsdD4NCgkJCTwvZGM6ZGVzY3JpcHRpb24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BAQEBAQEBAQEBAQEBAQEBAQEBAQEBAQEBAQEBAQEBAQEBAQECAgEBAgEBAQICAgICAgICAgECAgICAgICAgIC/9sAQwEBAQEBAQEBAQEBAgEBAQICAgICAgICAgICAgICAgICAgICAgICAgICAgICAgICAgICAgICAgICAgICAgICAgIC/8AAEQgAuQF8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P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d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tfETrPMbZ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zOo8lCxFNHZ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T7KBA0JThV9X/97/3//f/9//3//f/97/3//f/9//3//f/9//3//f/9//3//f/9//3//f/9//3//f/9//3//f/9//3//f/9//3//f/9//3//f/9//3//f/9//3/9f9x7/3/fb/9z/3P/f/9/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rsSHsAOwEdT7/e/97/3//f/9//3//f/9//3//f/9//3//f/9//3//f/9//3//f/9//3//f/9//3//f/9//3//f/9//n//f/9//3//f/9//3//f/9//3//f/9//X/+f1pbEi4TLr9n/3vde/1//n//f/9//3v/f/9//3/+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11XLg3LAI8d/3P/f/9//3/fe/9//3//f/9//3//f/9//3//f/9//3//f/9//3//f/9//3//f/9//3//f/9//3//f/9//3//f/9//3//f/9//n//f/9//3/+f/9//3c8T3ARDwW7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zUy6wQsETtT/3f/f/9//3//f/9//3//f/9//3//f/9//3//f/9//3//f/9//3//f/9//3//f/9//3//f/9//3//f/9//3//f/9//3/+f/9//n/+f/5//3//e/93n1+zGe4AcRW/a/9//3//f/9//3//f/9/33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ay0RDA3SJf9v/3f/f/9//3//f/9//3//f/9//3//f/9//3//f/9//3//f/9//3//f/9//3//f/9//3//f/9//3//f/9//3//f/9//3//f/9//3//f/9//3//e/9zNS4NBS4N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XQuwETg08U/9z/3v/f/5//3//f/9//3//f/9//3//f/9//3//f/9//3//f/9//3//f/9//3//f/9//3//f/9//3//e/9733f/e/97/3//f/9//3//f/97/3v/b11TLQnsBFU2/3f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+RGS4FFSY9T/93/3//f/9//3//f/9//3//f/9//3//f/9//3//f/9//3//f/9//3//f/9//n/+f/9//3//f/9//3v/d/93/3P/d/9z/3f/c/93/3P/c/9v/2v/YxQiDQFvFX1b/3f/e/9//3//f/9//n/+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jLtAO4AWDKfY/9//3//f/5//3//f/9//3//f/9//3//f/9//3//f/9//3//f/9//3//f/1//n/+f/9//3//f/93/3e/Z55fG0/6StlGuEJ2OlQ2VTZ2Ork+mDaRES8FLgVXMv9v/3P/d/97/3v/f/5//3/+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e59fcA0wAXANuEL/d/97/3//f/5//3//f/9//3//f/9//3//f/9//3//f/9//3//f/9//3//f/9//3//f/97/3d9X7hGjx1OFU4RLQ1ODS0NThFOEQ0RUBkODVER7gDOABAJEAk3LjYuXle/Z/9z/3f/e/93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a1YuUAVQCTUu/3P/f/9//3//f/9//3//f/9//3//f/9//3/ef/9//3//f/9//3//f/9//3//f/93/3f/c9hKjx3qCC0RkB3yJVYydzqXPnc+dz7bTttOmUaaQvYp7wStAM8A7wByDS8NkBnyKflKn2P/c/97/3//f/9733v/f/9//3//f/9//nv+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ccS1AJDgGyGTxT/3v/f/9//3//f/9//3//f/9//3//f/9//3//f/9//nv/f/9//3v/e/9z/2//bxtTsCEsESwVryG/Z99v/3f/d/97/3f/e/97/3//e/9//3vfbzYyUQ1SCXIFvDJXKtIdkBVODbIZNi5+W99r/3P/c/93/3f/e/97/3v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/f/93n2NwDQ8BcQk1Kv9z/3//f/9//3//f/9//3//f/9//3//f/9//3//e/9//3//e/97/3v/a/9ruD6QGU4Rjx36Tv9z/3P/d/97/3//e/97/3v/f/9//3v/f/9//3f6SlANMAG0EZ9P/2O/XztPNC6QFU4NTg0TJtlGv1//a/9z/3P/d/97/3v/f/9//n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NSovBZINkRH/b/93/3/+f/9//3//f/9//3//f/9//3//f957/3//f/97/3f/e/9zn1vTHW8RTg12Ov9v/3f/e/97/3v/f/9//3//f/9//3//f/97/3//f/97/29WLk8FTwWYMv9v/3P/e/93vWsYT/EljxWPEbAZEyZ2Nl1T/2v/c/93/3//f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d7lCUAkwAXEJ32P/c/9//3//f/9//3//f/9//3//f/9//3//f/9//3//d/97/3caUy0JcBEtCbhC/2//d/93/3v/f/9//3//f/9//3//f/9//3f/e/97/3v/d/9zG0exFQ0BsRW/X/93/3v+f/5//3f/a31XljoTKrAZbhFvFdIhdzp+X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X7IZMQFRBRxH/2//f/5//3//f/9//3//f/9//3//f/9//3//e/97/3v/d/lSryEtDfMln2P/c/97/3v/f/9//3//f/9//n//f/9//3//f/9//3//f/5//3//e79jFSYvBVAJuEL/c/9//3//f/9//3//e/97/3e/Z7hG8iUtDZEV0x1XMvtGv1//a/9v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N3NjEFMQEWIv9r/3v/f/9//3//f/9//3//f/9//3//f/9//3//f/93GVdNGeoINTKfX/9z/3f/d/9//3//f/5//3//f/9//3//f/9//3//f/9//n//f/5//3//b9tCkw0wAS4Jn2f/f/9//3v/f957/3//f/9//3v/d99rn193OtIdLQlvEbAZEyYaS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1+SDVEBtBHbPv93/3//f/5//3//f/9//3//f/9//3//f/9//3//d1Q+6gwsEb9f/2v/b/9z/3f/d/97/3v/f/9//3//f/9//3//f/5//3//e/9//n/9f91//3e/Y5QNcwFQCR1P/3//f/9//3//f/9//3//f/9//3//f/97/3v/c31jdj6vHU0NkBXSHZg6flv/b/9z/3f/d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v1BkwAXIF9R2/Z/97/3//f/9//3//f/9//3//f/9//3//f/9//3f5Uq8hbhnxJTMyt0J8X/9v/3f/d/97/3v/f/9//3//f/9//n//f/97/3//f/9/3H/9f/9//29ZJrUFUQF3Mv9z/3//f/9//3//f/9//3//f/9//n//f/9//3//e/93/299W1YysR0NCU4N0SH5Rr9j/3P/c/97/3v/f/97/3//e/97/3f/f/53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xCTwVxBXENPU//c/9//3//f/9//3//f/9//3//f/9//3//f/9//3e+Z1xb10YRMo4hryV0PhlTvmv/d/97/3v/f/97/3v/e/9//3//f/9//3/+f/1//X//f/9zHUOTCVABsRV9X/97/3//f/9//3//f/9//3//f/9//3//f/9//3v/e/97/3P/c99rG0sSKiwNDAmxHTUu2kZdV/9z/3P/e/97/3//f/9//n/9f/1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P/ZxUiDgGyETYq32f/e/9//3//f/9//3//f/9//3//f/9//3//e/97/3f/d/9z/3e/bztbMz6vLa4pETbXTr5r/3f/e/93/3v/e/97/3v/f/9//3/df/5//3//d39T0xUuAZENVjb/d/9//3//f/9//3//f/9//3//f/9/3Xv/f/9//3//e/97/3f/d/9v/2+fY7lGsR0tDS0NjxnRJdhGvmf/d/97/3//f917u3v8f/1//3//f/9//3v/f/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z/3P7Ri8FcgmzEZk2/3P/e/9//3//f/9//3//f/9//3//f/9//3//e/97/3v/f/9//3//e/9/3nMYVzI6bSGvJTM2t0aeY/9v/3P/c/97/3v/f/5//3//f/9//3P/azUmkQ2RCbIZf1v/f/9//3//f/9//3//f/9//3//f/9//3//f/9//3//e/9//3//f/9//3v/d/9znmO3Qm4VTRFOFbEhNDL6Sp5f/3P/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zv2OSFVABtQ20FX5b/3f/d/9//3//f/9//3//f/9//3//f/9//3//e/9//3//f/9//3//e/9//3v/d79r2EqvJY4dsCWWPnxb/3P/c/9//3//f/9//3//d/9z/2/YPvQVUAFQAXgy/3f/f/9//3//f/9//3//f/9//3/+f/9//3//f/9//3//f/9//n//f/9//3//e/93/3P/b55flzpvFS0NTRGxHbg+v2P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e/9zeDZQAdcNkwm5Pv9v/3f/d/9//3//f/9//3//f/9//3//f/9//3//f/9//3//f/9//3//f/9//3f/e/93/3d9Y5VCzyXQKTMyW1uda/9//3//f/97/3v/d/9zn182IlEBkwGzEb9n/3//f/9//3//f/9//3//f/9//3//f/9//3//f/5//3//f/9//3//f/9//3//f/9//3//e/93/299V3Y2bw1wDdQZ0xmZOr9f/2/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+f/5//3//d9pCcQmVAZUFFCL/Z/9v/3f/e/9//3//f957/3//f/9//3//f/9//3//f/9//3//f/9//3//f/9//3v/e/93/3f/c/9zO1czNhEyUj6VSjpj32//d/9z/3P/c/9vVybVDXMBkwkcT/97/3//f/9//3//f/9//3//f/9//3//f/9//3//f/9//3//f/9//3//f/5//3//f/9//3//e/93/3P/a79f2z4WJnANTwmPFVQyO1P/b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f/9//3v/Z5ERlAXXDbMRdjL/b/93/3//f/9//3//f/9//3//f/9//3//f/9//3//f/9//3//f/9//3//f/9//3//f/9//3//e/97/3v/d/hSETrwMVU62UaeY/9v/3P/b39LkwXXCVIB9CG/a/9//n//f/9//3//f/9//3//f/9//3//f/9//3//f/9//3v/e/9//3//f/9//3//f/9//3//f/9//3//e/97/3OfX5c6jxkLCU4R8yX7Rp9b/2v/b/93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//f/5//3/+f/9//2+5OnMB1w0WGvQdPE//c/97/3//f/9//3//f/9//3//f/9//3//f/9//3//f/9//3//f/9//3//f/9//3//f/9//3//f/9//3f/d/9332/YSvIt0ClUOjpbv2O/V7QJtgWVBbMR2kb/e/5/3Xv/f/9//3//f/9//3//f/9//3//f/9//3//f/93/3v/e/9//3//f/9//3/+f/9//3//f/9//3//f/9//3P/c/9rfltWNm8VLQ1vFdEdVTI7T/9r/3P/d/93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9732OzDZQFeyaTDVYu/2//e/97/3//f/9//3//f/9//3//f/9//3//f/9//3//f/9//3//f/9//3//f/9//3//f/9//3//f/9//3f/e/97/3e/a/lSUzrwLRIuG0M3ItUNlQVSAdQh/3v/f/9//3//f957/3//f/9//3//f/9//3//f/9//3//f/9//3//f/9//3//f/9//3//f/9//3//f/5//n/+f/9//3v/e/97/3eeY7dCsCEtDW8VkBVwEVYuflP/a/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zNypyBTka1RHTGZ9f/3f/f/9//3//f/9//3//f/9//3//f/9//3//f/9//3//f/9//3//f/9//3//f/9//n//f/5//3/+d/97/3v/e/93/3f/d/93/3PYSjQuFCIvAbUNUwGTEV1b/3v/e/9//3//f/9//3v/f/9//3//f/9//3//f/9//n/+f/5//3//f/9//3v/f/97/3//f/9//n/+f/1//n+9d/9//3//f/97/3v/d/9zflt3OpAVTw1PDZARFCLaQt9r/3f/d/97/3f/d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e35XkhG1CfcRsxE8T/93/3//f/5//3//f/9//3//f/9//3//f/9//3//f/9//3//f/9//3//f/9//3//f/9//3//f/9//3//f/9//3v/f/9//3//e/93/3P/d59f9CEwBXQFMQG6Pv9r/3P/c/93/3v/f/9//3//f/9//3//f/9//3//f/1//H/+f/5//3//f/9//3//f/97/3//f/9//3//f/9//3//f/9/3nv+f/9//3//f/97/3f/c99nuD5vEU8JshUUKlU6G1O/Z/9z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b3cycwH3DXIJ+0b/d/9//n//f/9//3//f/9//3//f/9//3//f/9//3//f/9//3//f/9//3//f/9//3//f/9//3//f957/3//f/9//3//f/9//3//d/93/3ffb11bsxm3EXQB7gB3Mp9b/2v/c/93/3v/f/9//3//f/9//3//f/9//3/9f/1//X/+f/9//3//f/9//3v/f/9//3//f/9//3//f/9//3//f/9//3//f/9//n//f/9//3v/d/9z/289TzUqkBmPFW8V8iWXPn1b/2v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n//f/9//3teU5QJtgVyCXcy/3P/f/9//3//f/9//3//f/9//3//f/9//3//f/9//3//f/9//3//f/9//3//f/9//3//f/9//3//f/5//3//f/9//3//f/9//3v/d/9//3//exQq+BVcGnMBMAHUGRQm2UK/Z/93/3//f/9//3//f/9//3//f/9//3//e/9//3//f/9//3/+f/9//3//f/9//3//f/9//3//f/9//3//f/9//3//f/9//3//f/9//3//f/97/3v/d79jG0c0Km8RbxHRHZc6+krfZ99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+f/5//n//f/97/2uTCZQFUQGyFTxT/3P/f/9//3//f/9//3//f/9//3//f/9//3//f/9//3//f/9//3//f/9//3//f/9//3//f/9//n/+f/5//3/+f/9//n//f/97/3v/f/9//3v7TtYVnSa2CdUR3DbbPjQuVDp0Qlpj/3v/f/9//3//f/9//3//f/93/3v/e/9//3//f/9//3/+f/9//n//f/9//3//f/9//3//f/9//3//f/9//3//f/97/3//f/9//n/+f/1//3/fa/9r/2efW5c60SFNEU0Rjx0zMthGfWP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iaTBbQJ1A30HZ9X/3f/f/9//n//f/9//3//f/9//3//f/9//3//f/9//3//f/9//3//f/9//3//f/9//3//f/9//3//f/9//3//f/9//3//f/97/3//e/93/280LnkuHztzBTgq/2v/c51r+FbQNc8tVD59X/9z/3f/d/97/3//f/9//3//f/9//3//f/9//3//f/9//3//f/9//3//f/9//3//f/9//3//f/9//3//f/9//3//f/9//3//f/9//3//e/9//3v/e99v+U7xLU0ZLA1OEbAZVS76Pr9b/2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P1BWUBZQFtA0+R/9z/3v+f/5//3//f/9//3/+f/9//3//f/9//3//f/9//3//f/9//3//f/9//3//f/9//3//f/9//3//f/9//3//f/9//3//f/97/3v/d/9zt0axHbwutQmSERxL/3f/e/9733PXTjM2sCFVNlxb/3f/d/9/33f/f/9//3/ee/9//3/+e/9//3//f/9//3//f/9//3//f/9//3//f/9//3//f/9//3//f/9//3//f/9//3//f/9//3//f/9//3//f/93/3PfazxTMypuDQwBTgnRGVUuO1OeZ/93/3v/e/97/3f/e/93/3//e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7k2swlzAfUReCr/b/97/3//f/9//3//f/9//3//f/9//3//f/9//3//f/9//3//f/9//3//f/9//3//f/9//3//f/9//3//f/9//3//f/9//3//f/97/3v/d79rkBncMr0ucQnzJf9z/3f/e/97/3vfbztbVD7QLfAxtk58Z/97/3v/e/97/3//f/9//3//f/9//3//f/9//3//f/9//3//f/9//3//f/9//3//f/9//3//f/9//3//f/9//3//f/9//3//f/9//3v/f/97/3f/c/9z32ddV5c60R0MBXAJsxWZNn9T/2v/c/97/3//f/9//3/+f/9//n//f/9//3//e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+fWy8BcgUXFrMNflf/d/97/3//f/9//3//f/9//3//f/9//3//f/9//3//f/9//3//f/9//3//f/9//3//f/9//3//f/9//3//f/9//3//f/9//3//f/93/3f/d5c+Nx4/P7MRbw36Sv93/3P/d/97/3v/d/97v2/5VvE1bCVUQnxj/3f/e/93/3//e/97/3//f/9//3//f/9//3//f/97/3//e/9//3//f/9//3//f/9//3//f/9//3//f/9//3//f/9//3//f/9//3v/e/97/3v/d/93/3P/c79nXlc3JtQRTwFwDfIlt0JcW/9z/3v/e953/3//f/9//n//f/57/3v/e/9//3//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+REVEBmyL2FZgy/2//f/9//3//f/9//3//f/9//3//f/9//3//f/9//3//f/9//3//f/9//3//f/9//3//f/9//3//f/9//3//f/9//3//f/9//3v/f/97/3t+X9QVHje6Li4Fsh3fZ/93/3v/f/97/3//f/9//3u+b1xjMzrxMXU+fWP/e/93/3v/f/9//3//f/9//3//f/9//3//f/5//3//f/9//3//f/9//3//f/9//3//f/9//3//f/9//3//f/9//3//f/9//3//f/9//3//f/9//3//f/93/3OfW/lGNC6xHW8RsRnzJTUyPFP/c/9z/3v/e/9//3/9f/x//n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jJQAXsi/zKzFb9f/3f/f/9//n//f/9//3//f/9//3//f/9//3//f/9//3//f/9//3//f/9//3//f/9//3//f/9//3//f/9//3//f/9//3//f957/3//f/93/2/UGXkmf0v0GQ4B2j7/b/97/3//f/1//X//f/9//3v/d/9zfWNVPtAtETb4Vr5v/3v/e/9//3//f/9//3//f/9//n//f/5//3//f/9//3//f/9//3//f/9//3//f/9//3//f/9//3//f/9//3//f/9//3//f/9//3//f/9//3//f/93/3f/c/9zn2PZRvMlkBVvEY8VsB1VNjtT32v/c/93/nv+f/5//3//f/9//3v/e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xxPLgHVDf8yFhpXLv9z/3v/f/5//3//f/9//3//f/9//3//f/9//3//f/9//3//f/9//3//f/9//3//f/9//3//f/9//3//f/9//3//f/9//3//f/9//3//f/9zdzKSDV5D/DZRBdMZ32f/d/9//3/9f/x//n/ed/97/3f/e/93/3ffb/hS8DHxNXVG33P/d/97/3v/f/9//3//e/9//3//f/9//3//f/9//3//f/9//3//f/9//3//f/9//3//f/9//3//f/9//3//f/9//3//f/9//3//f/9//3//f/9//3//e/9//3v/d99r2EbRJU0RTg2REdQZ2zafU/9z/3f/d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n2OREZIJHzvcNpARfl//e/9//3//f/9//3//f/9//3//f/9//3//f/9//3//f/9//3//f/9//3//f/9//3//f/9//3//f/9//3//f/9//3//f/9//3//f/9//2/6RrIVuzZ/R28FcBEcU/93/3/de/5//n/+f/97/3//f/9//3//f/9//3//e/97/3v/e79v2E6vJY4hdT6eZ/97/3//e/9//3v/e/97/3//f/9//3//f/9//3/+f/5//3//f/9//3//f/9//3//f/9//3//f/9//3//f/9//3//f/9//3//f/9//3//f/9//3//f/9//3v/e/97/3f/c99bf0t5LrMVLglOEY8Z8i2eY/9z/3f/f/97/3v/f/9//3//f/5//3//f/9//n//f/5//3//f/9//3//f/9//3//f/9//3//f/9//3//f/9//3//f/9//3//f/9//3//f/9//3//f/9//3//f/9//3//f/9//3//f/9//3//f/9//3//f/9//3//f/9//3//f/9//3//fzpfbSErFdd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97329uGZIFvCZaIrQVf1/fc/9//3/+f/5//3//f/9//3//f/9//3//e/9//3//f/9//3//f/9//n//f/5//n/9f/5//n//f/9//3//f/9//3//f/9//3//e/9/GltNHTxX/2+fV5ERLQlcX/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zv2fZShMubxEXFhgWuy5/T/9r/2//d/97/3//f/9//3//f/9//3//f/9//3//f/9//3//f/9zXFtOFdIhn1//d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97dTpPAdUJnSq1FRYu32//e/57/X/+f/9//3//f/9//3//f/97/3//e/9//3//f/9//3//f/9//n/+f/1//n/9f/5//3//f/9//3//f/9//3//f/9//3//f75v8S2WPt9j/2eYMk4NVDr/e/97/3//d/97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/b59j1BnUEZENsRU0LjtT32v/e/93/3//f/57/nv/f/9//3//f/9//3//f/9//3//e/9z2kpOGdIpv2f/d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X//f/9//3//f/97/3f/d1xXkAlQAf82Wi4wERxX/3v/f/9//n//f/9//3//f/9//n//f/5//3//f/9//3//f/9//3//f/9//3v/e/93/3f+d/9//3//f/9//3//f/9//3//f/9//3//d/lO0CH5Qv9j31+PGW4Zn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O1MzMo8ZbxVvERQmuDr/Y/9r/3P/d/9//3/+f/5//3//f/9//3//f/5//3//f/97EjJOGZY+/3P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f/e/97/3f/c/9z/3P/b1cmcQE5Ht8+lBmzJZ5n/3/+e/9//3//f/9//3/+f/5//n/+f/5//3//f/9//3//f/9//3//e/97/3f/d/93/3v+f/5//3//f/9//3//f/9//3//f/57/3eeY7Ah0R3/Z/9vNDItDXc6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f/b/lG0h1vDdIV0Rm4Op5f/3P/d/9//nv/f/9//3/ef/9//n/+f/5//3//d75rEzJuGdlK/3P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zn2N+Wz1Tf1d/U19Tf1efW/9n/2c+P7QNcwWdMr06URUbT/9z/3v/e/9//3//f/9//3//f/9//3//f/9//3//f/9//3//f/9//3//f/9//3//f/9//3/+f/9//3//f/9//3//f/9//3//f/9//3dUNk8Rf1f/dzxXshmyGd9r/3v+f/1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/d/9zflt2NrEdkBnSJXY6PFe/a/93/3f/f/9//3//f/9//3//f/97/3f/cztTTRWPIVxb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1tblj5VMm8VLglPDZENTwkuBU8JkBGxGTUmNyJyBTEBthGdMpQVmTb/a/9v/3P/d/97/3v/f/97/3v/f/9//3//f/9//3//f/9//3//f/9//3//f/9//n//f/5//3//f/9//3//f/9//3//f/9//3//f/93G1NvFbpG/3f/dzYqLwmXPv93/nv+f/9//3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973nf/e/9z/3O/ZxtPEy6wIbAhNC76Rr9f/2//f/97/3//f/9//3//e/93/3f/b7hKLBXyLf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31buUJPFewELQktCbEZkBVuDW4NLQVNCS0FTgkuBZENcglSBREBlg1TBfgdP0efV79b/2f/a/9z/3P/d/93/3//f/9//3//f/9//3//f/9//3//f/9//3//f/9//3//f/9//3//f/9//3//f/9//3//f/9//3v/d79nEy4TKv9v/3NeUy0JbxmeZ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+f/97/3//f/97XFs0Mm8RshU3Ih0/f0//Z/9v/3v/f/5//n/+f/17/3//ezM2LBHZQ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fTHQ0FDQWQFXY2+kr/a/9r/2f/Z/9n32PfY39XPU9XMngychERAREBMgFUAXMFcQmREbEZ8iVUMthGXFe/Z/93/3v/d/97/3f/e/97/3//f/9//3//f/9//3//f/9//3//f/9//3//f/9//3//f/9//3/+e/9//3f/d5U+jh06U/9v/2ePGQoJ2E7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n/+f/5//3//e/93/2t/V5ky1BmSBVYiG0PfY/9z/3/+f/5//X/+f/57/3s7V0wRbxH6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YuDgGSFV5T/2v/c/9//3//e/57/3//e/97/3v/e/93/3f/c79jeTLvABIBMwHxADABDgGxFS0JTREsDU4VcBX1HTciuzLcOj5HXk+/X/9n/2//c/93/3f/e/97/3//f/9//3//f/9//3//f/9//n/+f/5//n//f/9//3//c64l8iHfW/9v+EpMFY0dvmf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f/c/9r2joUHpAR0R24Qn1j/3v/f/9//3//f/97/3OWOk4NsiF+Y99z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yHQ8F1B2fX/9z/3v/f/5//n/+f/17/3//f/9//nv/f/97/3//c59jkhVSCREBMgExBVgqn1ddU9hCEy5OFS4NUAVxBXIJsw2RDZANTgltDdEhVTLZRn1b32f/c/9z/3f/d/9//3v/e/97/3//f/9//n//f/1//3//f/9//3uVQk0FHEP/b75nbB1MEZY6/2//c/97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e/9//3v/d/9r32M7T3Y2sCGwJRMyt0b/c/93/3P/c/9z/2tVMusEsCWdY/93/3f/e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vSIS0N8yk8V/9r/3P/d/97/3v/f/9//n/9f/1//H/9f/1//3//dzUyDw3vBO8ADwmZPv9z/3f/e/9z/3Pfb79nG1N1OtAljx2OGY4VbhWPFY8Rbw0uBXAJsxVXJpkyHE9+X/9v/3P/d/93/3v/e/97/3//f/9//3v/d/97fVuQCRQa/2//c9hKCwnyId9j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n/9f/17/3vfbzpTdTbzHZERFR7bOt9j/2f/b/9z32tUNgwNdjr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XFsSLm4ZbhXyJbhCn1//b/93/3f/d/57/X/8f/t//H/9f/9//3vZSi8RzQAPCVAZ2krfc/97/3v/f/97/3//e/97/3f/e/9z/3P/b99nG08bR5g2FCKQDVAJTwVQCS4JkBXSIRQqNC53OtlGG1M8V99r/3P/d/9z/3P/b/9rmiqRCX1X/3P/a/IhTgldS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n/9f/1/23/7f/5//3//c/9rf1P8PvQZcAmxGdg+fVf/b/9v/2sVKk8Nlz7/b/9v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7VzUyTw1QCbMRVyYcQ/9n/2//d/97/3/+f/5/3X//f/9332dvEQ8Jkxk+V/93/3/+f/5//n//f997/3//f/9//3//f/9//3//e/97/3f/e/9332tcW/lOlj7yHdEVsRFvCU8FTgVPCU8JLQXSHVYy+0J/T39Lv1PfUx47sw12Lv9n/2d/T3ANVir/a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957/3v/d/93/3O/Y3U6ryGvHdEhNCocR/9bn082InAN2T7/b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a15TeDIVIpIRTwmPFdg+32f/c/9z/3v/e/9//3v/c/9jLwnOAJMVPlP/e/9//X/8f/5//3//f/9//3//f/9//3//f/9//3//f/9//3v/f/97/3//e/9332PfW35TXk8cQ9o6VioUJm8RbxEtCU0JTglvBW8F0hGSDS8BUAWZMl9Ln1PTGXARXU/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/e/97/3f/e99v+U7yJW4Rbw02Hv42HztyCbIVflf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4TjM2jx1uFfMheDJeS79f/3f/d/9v32MdP3IJVAURBVg232//f/5//n/+f/9//3//f/9//3//f/9//3//f/9//3//f/9//3//f/9//3//f/9//3v/e/93/3f/d/97/3v/d1xjt04SNrAlbhlNES0NkhUwCTEB8QD4GRcisx3LAJEV2j6fV79f/2/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299V3YyLgH2EToa1REPAdMhf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e99ruEKQFU4JTwlvDZY+nl9cU7g6kREXInsucw1yFZ9j/3f/f/1//n//f/9//3//f/9//3//f/9//3//f/9//3//f/9//3//f/9//3/+f/9//3//f/9//3//f/9//3//f/9//3//e/9332+/a15fPk+UETIBMQEwBU8V7AjMAHINkQ1vDfEllT7YRjtbnmffc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/n//f/97/3P/a79buzbVFdQVcQ3MALIh+07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97/3t3NnMNlAkxAdw+/3Ped/1//H/+f/9//3NcV/ElMzLZSn1j/3f/e/9//3v/f/9//3//f/9//3//f/9//3//f/9//3//f/9//3//f/9//3//f/93/3tWOlANsxlcX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tcX28dbxmeX/93/3v+f/9//3//f/9//3//f/9//3//f/9//3//f/9//3//f/9//n//f/9//3//f/9//3//f71ztlI6X/93/3v/e/97/3f/X/QZLwkNCckI2E7/e/9//3//f/9//3//f/9//3//f/9//3//f/9//3//f/9//3//f/9//3//f/9//3//f/9//3//f/9//3//f/9//3//f/9//3/ee/9//3v/d/9z2UYNCewANTL/c/93/3v+f/9//3//f/9//3//f/9//3//f/9//3//f/9//3//f/9//3//f/9//3//f/9//3//f/9//3//f/9//3//f/9//3//f/9//3//f/9//3//f/9//3//f/9//3//f/9//3//f/9//3//f/9//3//e/9//3v/f/9//3//f/9//3//f/9//3//f/9//3//f/9//3//f/9//3//f/9//3//f/9//3v/f/9//3//f/9//3v/f/9//3//f/9//3//f/9//3//f/9//3//f/9//3//f/9//3//f/9//3//f/9//3//f/9//3//f/97/3//f957/3/+f/1//X//f/97/3P9RpQV7wCTGZ9j/3f9e/1//X//f/9z/2//b9hGjh3xLRlT/3P/d/9//3//f/9//3//f/9//3//f/9//3//f/9//3//f/9//3//e/9//3//f/9//3eaOi8JEyo6V/93/3v/e/9//3//f/9//3//f/9//3//f/9//3/+f/9//3//f/9//3//f/9//3//f/9//3//f/9//3//f/9//3//f/9//3//f/9//3//f/9//3//f/9//3//f/9//3//f/9//3//f/9//3//f/9//3//f/9//3//f/9//3//f/9//3//f/9//3//f/9//3//f/9//3/ff/9//3//f/9//3//f/9//3//f/9//3//f/9//3//f/9//3//f/9//3//f/9//3//f/9//3//f/9//3//f/9//3//f/9//3//f/9//3//f/9//3s0OuoMuEb/b/9z/3P+e/5//3//f/9//3/9f/5//3//f/97/3v/f/9//n/+f/9//3//f/9//3//f/9//3//d9dOEjY0NjxX/2v/b/9r/2//czQ2yQjJDCsdv2//d/9//3//f/9//3//f/9//3//f/9//3//f/9//3//f/9//3//f/9//3//f/9//3//f/9//3//f/9//3//f/9//3//f/9//3//f/9//3//f/97uELsBHEN/Ub/b/97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6TpAdyQSOId9v/3/+e/9//n//f/9//3v/d99rtkbQKbAhdjoaT/9z/3P/e/97/3//f/9//3//f/9//3//f/9//3//f/9//3//f/9//3//f/9//3d2Ok8NkhU9U/9v/3v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97O18sGW4dnl//a/9z/3v+f/57/3//f/9//X/+f/9//3//d/97/3v/f/1//X//f/9//3//f/9//3//f/9//3v/cztXEy6wHbg+31//a/93/3e/a64phggrHXxn/3v/e/9//3//f/9//3/+f/9//3//f/9//3//f/9//3//f/9//3//f/9//3//f/9//3//f/9//3//f/9//3//f/9//3//f/9//3//f/9//3//f/93NTLuANUd32f/d/57/n/+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0QgkRrym/a/93/3//f/9//3/+f/97/3v/d/93nV91Oo8ZTRXYRt9n/3P/d/93/3//f/9//3//f/9//3//f/9//3//f/9//3//f/9//3//f/9/nmsVKnENTg24Qv9z/3/ed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e/97VD7qDBMyfVv/b/97/3v/f/9//n/+f/9//3//f/9//3//f/9//3//f/5//3//f/9//3//f/9//3//f/9//3v/dxpT0SVuFVUuG0//d99z/3uVSq8tU0K+c/9//3//f/9//3//f/9//3//f/9//3//f/9//3//f/9//3//f/9//3//f/9//3//f/9//3//f/9//3//f/9//3//f/9//3//f/9//3//f/9//3//f79rkhntALk632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O2Thlb/3v/f/9//3//f/9//n//f/9//3//e/97/3N9X5ZCryHxLdhO32//e/97/3v/f/9//X/+f/1//3//f/9//3//f/9//3//f/9//3//f/97v2e4Qk0VLBH6Tv9z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zEjLqDFU232v/c/97/3//f91//n//f/9//3//f/9//3//f/9//n//f/9//3//f/9//3//f/9//3//e/93/3f/c1xbEy5uFY8Zt0b/d/93/3v/d/97/3v/f/9//3//f/9//3//f/9//3//f/9//3//f/9//3//f/9//3//f/9//3//f/9//3//f/9//3//f/9//3//f/9//3//f/9//3//f/9//3//f/9/3nv/e9pKzABQDblC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//3v/f/97/3//f/9//3//f/57/3//e/97/3f/d99vtkawKREyMjp0QvhW/3f/f/5//n/+f/5//3//f/9//3//f/9//3//f/9//3//f/97/3caU48hTBW3Rv9z/3v/f/9//n/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rjyVuHXU+/2//c/97/3//f/5//3//f/9//3//f/9//3/+f/9//3//f/9//3//f/9//3//f/9//3//f/9//3v/d79nlz4sFQsRnmP/c/93/3v/e/97/3//f/9//3//f/9//3//f/9//3//f/9//3//f/9//3//f/9//3//f/9//3//f/9//3//f/9//3//f/9//3//f/9//3//f/9//3//f/9//3//f/9//3v/by0RLwVPCX9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/9//3//f/9//3//f/9//3//f/9//n//f/9//3//e/97/3v/e/97/3M6V1Q6riWvJdAtXGO+c/9//3//f/9//3//f/9//3//f/9//3//f/9//3//f/9//3s7W48hCw11Ov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d3xjbiEsFdlG/2//e/9//n//f/9//3//e/9//3/+f/5//3//f/9//3//f/9//3//f/9//3//f/9//3//f/97/3f/d79nlkILEXY+/3P/d/93/3v/f/9//3//f/9//3//f/9//3//f/9//3//f/9//3//f/9//3//f/9//3//f/9//3//f/9//3//f/9//3//f/9//3//f/9//3//f/9//3//f/9//3/+f/9//3e3Qu0ADwE2Jl1T/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957/3//f/9//3v/f/93/3f/c99v2U7xMdApEzaWRltf32//e/9333P/e/9//3//f/9//3//f/9//n//f/97/3dcW48d6gg0Mp5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//e/hSbR1vGTxT/3f/e/97/3//f/9//3//f/9//n//f/9//3//f/9//3//f/9//3//f/9//3//f/9//3//f/9//3v/e79rkCFuGf9z/3f/f/9//3+9e/9//3//f/9//3//f/9//3//f/9//3//f/9//3//f/9//3//f/9//3//f/9//3//f/9//3//f/9//3//f/9//3//f/9//3//f/9//3//f/9/3nv/f/9//3PTHVEFcgkWIhxTv2v/e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5//n//f/9//3//f/97/3v/d/93/3N9X7hC8iVvGfMpuUafY/9z32//d/93/3v/f/93/3//e/9//3//f/97/3ddX/MpDAl3Nn5X/2//c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3VC7AyxIfpS/3v/e/9//3//f/9//3//f/9//3//f/9//3//f/9//3//f/9//3//f/9//3//f/9//3//e/9//3v/d3c+0iV9X/93/3v/f/9//3//f/9//3//f/9//3//e/9//3//f/9//3//f/9//3//f/9//3//f/9//3//f/9//3//f/9//3//f/9//3//f/9//3//f/9//3//f/9//3//f/9//nv/f/97XlNQBVIBkw1vEbhC/2//d/9z/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n//f/9/33v/f/9//3//f/9//n//f/9//3//f/9//3//f/97/3v/d/93/2//b99nPFNVNtEljyGPIa8hdT6WQp5j/3P/c/93/3f/d/93/3f/e/9z/3OfX9IdDQG6Ov9n/3P/e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dGTRVvHTxX/3P/d/9//3//f/9//3//f/9//3//f/9//3//f/9//3//f/9//3//f/9//3//f/9//3//f/9//3+eX7AduEb/d/9//3//f/5//3/+f/9//3//f/9//3//f/9//3//f/9//3//f/9//3//f/9//3//f/9//3//f/9//3//f/9//3//f/9//3//f/9//3//f/9//3//f/9//3//f/97/3//f/9z0h2TDZMFkg2REXYy/2f/b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31ft0bQJa8djxmRGRQmmTY9S35T32v/b/93/3P/c/9v/2u/W1AJkBF+U/9v/3v/f/1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dGThWQGVxX/2//e/9//3//f/9//3//f/9//n//f/9//3//f/9//3//f/9//3//f/9//3//f/9//3//f/9//2szLlQ232//e/9//3//f/5//3//f/9//3//f/97/3//f/9//3//f/9//3//f/9//3//f/9//3//f/9//3//f/9//3//f/9//3//f/9//3//f/9//3//f/9//3//f/9//3v/e/9//3//c31Xkg20CVkmmy6yEXYu/2f/c/97/3//f/9//3//f/9//3//f/9//3//f/9//3//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5//3//f/9//3//f/9//3//f/9//3//f/9//3//f/9//3//f/9//3//f/9//3//f/9//3//f/9//3//f/97/3v/d99v/3PfZ/tKVjLTHbEVbw1vEbAhEjJUOpZCGku/X79bn1c1Jk4Nljr/b/97/3+7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Qy6wRwGX5b/3f/f/9//3//f/9//3//f/9//3//f/9//3//f/9//3//f/9//3//f/9//3//f/9//3//f/9zlz6wJTtb/3v/e/9//3//f/9//3//f/9//3//f/9//3//f/9//3//f/9//3//f/9//3//f/9//3//f/9//3//f/9//3//f/9//3//f/9//3//f/9//3//f/9//3//f/97/3f/f/9//3v/cxUmcQWaJp9LWCKyFRQm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97/3v/d/9z/3PfZ1xX2UoRMtAtjyFNEXAR0xkVIvMhbxUsEZZG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u/Z9Eh7ATSIb9n/3v/f/9//3v/f/97/3/+f/9//3//f/9//3//f/9//3//f/9//3//f/9//3//f/9//3//bxpPTBX5Tv93/3v/f/9//3//f/9//3//f/9//3//f/9//3//f/9//3//f/9//3//f/9//3//f/9//3//f/9//3//f/9//3//f/9//3//f/9//3//f/9//3//f/9//3//d/93/3//f/9//3s8T7IVkglfQ/9bdy5vEbAlO1v/d/97/3//e/9//3//f/9//3//f/9//3//f/9//3//f/9//3//f/9//3//f/9//3//f/9//3//f/9//3//f/9//3//f/9//3//f/9//3//f/9/vXP/e/9//3//f/9//3//f/9//3//f/9//3//f/9//3//f/9//3//f/9//3//f/9//3//f/9//3//f/9//3//f/9//3//f/9//3//f/9//3//f/9//3//f/9//3//f/9//3//f/9//3//f/9//3//f/9//3//f/9//3//f/9//3//f/9//3//f/9//3//f/9//3//f/9//3//f/9//3//f/9//3//f/9//3//f/9//3//e/9//3v/f/9//3//f/9//3//f/9//3/+f/9//n//f917/n/+f/9//n//f/9//3//f/9//3v/d/9z/3f/d/93/3v/e79nXVfaPrk6Vi7zKdEpdUa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a7EhDAkUMp9n/3v/e/97/3//f/9//3//f/9//3//f/9//3//f/9//3//f/9//3//f/9//3//f/9//3NcV0wZ2Er/e/97/3//f/9//3//f/9//3//f/9//3//f/9//3//f/9//3//f/9//3//f/9//3//f/9//3//f/9//3//f/9//3//f/9//3//f/9//3//f/9//3//f/9//3//e/9//n//f/53/3f6Qi8BWSb/Y/9rdj5uIUwVO1f/d/93/3v/d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/+f/5//3//f/9//3v/e/9z/3P/b/9z/3P/e993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Y7EhTRHzKV1b/3f/e/9//nv/f/9//3//f/9//3//f/9//3//f/9//3//f/9//3//f/9//3//f/9vfFtMFdhO/3f/e/9//3//f/9//3//f/9//3//f/9//3//f/9//3//f/9//3//f/9//3//f/9//3//f/9//3//f/9//3//f/9//3//f/9//3//f/9//3//f/9//3//f/97/3//f/9//n//f/93/2v1IQ0BG0v/b/9zlkaPGY8Z2Ebfb/93/3v/d/9//3//f/9//3//f/9//3//f/9//3//f/9//3//f/9//3//f/9//3//f/9//3//f/9//3//f/9//3//f/9//3//f/97/3tbZ99z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5//X/+f91//n//f/9//3v/e/53/3f/d/97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XzUqTw3zJVxX/3v/f/57/3//f/97/3//f/9//3//f/9//3//f/9//3//f/9//3//f/9//3//dxpTTBk6V/97/3f/f/9//3//f/9//3//f/9//3//f/9//3//f/9//3//f/9//3//f/9//3//f/9//3//f/9//3//f/9//3//f/9//3//f/9//3//f/9//3//f/9//3//f/5//3//f/1//3//e/9zPU8MAa8hvmv/f/93XVPyHdAht0bfb/93/3v/e/9//3//f/9//3//f/9//3//f/9//3//f/9//3//f/9//3//f/9//3//f/9//3//f/9//3//f/9//3//f/9//3v/e/97Kh2uLTp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n/+f/1//X/de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XzUuThHyKfhW/3//f/97/3f/e/9//3//f/9//3//f/9//3//f/9//3//f/9//3//f/9//3P4TkwZnWP/d/97/3//f/9//3//f/9//3//f/9//3//f/9//3//f/9//3//f/9//3//f/9//3//f/9//3//f/9//3//f/9//3//f/9//3//f/9//3//f/9//3//f/9//3//f/9//3/+f/9//3v/d99j8iErEbdG/3f/d/9n31/yJdAhEy47V/93/3v/f/9//3//f/9//3//f/9//3//f/9//3//f/9//3//f/9//3//f/9//3//f/9//3//f/9//3//f/9//3//f/9//3v/e1RGyBQqHRlb/3f/f/97/3//f/9//3//f/9//3//f/9//3//f/9//3//f/9//3//f/9//3//f/9//3//f/9//3//f/9//3//f/9//3//f/9//3//f/9//3//f/9//3//f/9//3//f/9//3//f/9//3//f/9//3//f/9//3//f/9//3//f/9//3//f/9//3//f/9//3//f/9//3//f/9//3//e/9//3//f/9//3//f/9//n//f/9//3//f/9//3//f/97/3//f/9//3//f/9//3//f/9//3//f/9//3//f/9//3v/f/9//3//f/9//3//f/97/3//f/9//X/9f/1//n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dOTB1MHdhO/3P/b/9v/3P/f/9//3//f/9//n//f/5//3/+f/9//3//f/97/3//e/9ztkKvJf9z/3//e/9//3//f/9//3//f/9//3//f/9//3//f/9//3//f/9//3//f/9//3//f/9//3//f/9//3//f/9//3//f/9//3//f/9//3//f/9//3//f/9//3//f/9//3//f/9//3//f/9//3v/c/pGTRGwId9r/3P/d/9z/2OXNo8RkBnZSt9v/3//f/9//n//f/9//3//f/9//3//f/9//3//f/9//3//f/9//3//e/9//3//f/9//3//f/9//3//f/9//3//f/9//3//f3RGTCFNHVU6nl//b/9z/3v/f/9//3//f/9//3v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lWsCltHRIufVv/a/9v/3v/f/9//3/+f/9//n/9f/5//3//f/9//3//f/9//3//bxIu8TH/d/97/3//f/9//3//f/9//3//f/9//3//f/9//3//f/9//3//f/9//3//f/9//3//f/9//3//f/9//3//f/9//3//f/9//3//f/9//3//f/9//3//f/9//3//f/9//3//f/9//3//f/97/3OeX48ZThG4Qv93/3f/e/9n32PZPtEhbhl1On1j/3v/e/9//3/+f957/3//f/9//3//f/9//3//f/9//3//f/97/3//e/9//3//f/9//3//f/9//3//f/9//3//f/9/33f/e55nEzIsEdEhGkv/a/93/3//f/9//nv/f/97/3v/e/9//X/9f/5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VDoLEU0VuD6eX/9z/3f/e/97/3//f/9//3//f/9//3/ef/9//3//f/9/v2dNFbdG/3f/f/9//3//f/9//3//f/9//3//f/9//3//f/9//3//f/9//3//f/9//3//f/9//3//f/9//3//f/9//3//f/9//3//f/9//3//f/9//3//f/9//3//f/9//3//f/9//3//f/9//3//f/97/2+4Qk0R0SXfa/97/3v/f/97/3dbW9AlCw1VNt9j/3P/b/93/3v/f/9//n/+f/9//3//f/9//3//f/9//3//f/9//3//f/9//3//f/9//3//f/9//3//f/9//3//f/9//3v/e99v2EYMEU0RuEL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99vdT6PHU0Vbxn6Sn5f32//d/93/3v/e/97/3//f/9//3//f/9//3//e1Q6CxFbX/97/3v/f/9//3//f/9//3//f/9//3//f/9//3//f/9//3//f/9//3//f/9//3//f/9//3//f/9//3//f/9//3//f/9//3//f/9//3//f/9//3//f/9//3//f/97/3//f/9//n/+f/9//3//d/9z32sULk0VuEr/d/9//3//f/9//3u/Z7dC0iGxHfpG32P/b/93/3f/f/5//n/+f/9//3//f/9//3//e/9//3//f/9//3//f/9//3v/f/9//3//f/9//3//f/9//3//e/97/3f/e/9zGlOPHesIdTq+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vmeWQkwRThGyGXc2PE/fY/9v/3P/c/9333P/e/93/3P/d/97nWcsFdEp/3f/e/9//3//f/9//3//f/9//3//f/9//3//f/9//3//f/9//3//f/9//3//f/9//3//f/9//3//f/9//3//f/9//3//f/9//3//f/9//3//f/9//3//f/9//3//f/9//3//f/9//n//f/9//3v/d/9zXFtuGa8l32//e/1/3H/9f/9//3v/bxtLkBVvDXgyn1//b/93/3//f/9//3//f/9//3//f/9//3//f/9//3//f/9//3//f/97/3v/f/9//3//f/9//3//f/9//3//f/9//3f/e/93XF+PIQsNVTbfa/93/3v/f/9//n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N9W04RjxFuDU0NTRESKtdCfFf/b/9v/2//b/9r/2/fYzMyLBUaU/93/3v/f/9//3//f/9//3//f/9//3//f/9//3//f/9//3//f/9//3//f/9//3//f/9//3//f/9//3//f/9//3//f/9//3//f/9//3//f/9//3//f/9//3//f/9//3v/f/9//3/+f/5//n//f/97/3vfb/9zbR1MGflS/3u7e/x//X//f/97/3ffZ59bdzKQFW8V2Ub/c/97/3v/f/9//3//f/9//3//f/9//3//f/9//3//f/9//3//e/97/3//f/9//3//f/9//3//f/9//3//f/9/33P/e/93v2cTKiwNEy7/c/97/3/+f/5//3//f/93/3v/e/9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97/3v/c/9rW1dTMo4ZSw2OFdAd+UJbT79b31//X59TlzItCXY+32//e/97/3//f/9//3//f/9//3//f/9//3//f/9//3//f/9//3//f/9//3//f/9//3//f/9//3//f/9//3//f/9//3//f/9//3//f/9//3//f/9//3//f/9//3//f/9//3//f/9//3/+f/9//n//f/9//3f/d9Et6hAzOv93/3/+f/5//3//f/9//3v/d/93Gk+wIU0VVTqeY/9z/2//d/97/3//f/9//3//f/9//3//f/9//3//f/9//3//f/9//3//f/9//3//f/9//3/ee/9//3//f/9//3//f/9332uwISwNuEL/c/97/3/+f/9//3/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P/azpXEi5MESwRbhUsDW0RsBVuDS0F0R2eX/97/3v/f/9//3//f/9//3//f/9//3//f/9//3//f/9//3//f/9//3//f/9//3//f/9//3//f/9//3//f/9//3//f/9//3//f/9//3//f/9//3//f/9//3//f/9//3//e/9//3//f/5//n/+f/9//3//f/97/3cTOskMjiX/d/97/3//f/9//3//f/97/3//d/93v2uWQm4d0CG4Pp5f/2//d/97/3//f/9//3//f/9//3//f/9//3//f/9//3//f/9//3//f/9//3//f/9//3//f997/3//f/9/3nf/e/9znl+QGSwJ+kr/d/97/3/+f/9//3//f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291RvEtbiFuHdApVDY7U/9v/3f/e/9//3//f/9//3//f/9//3//f/9//3//f/9//3//f/9//3//f/9//3//f/9//3//f/9//3//f/9//3//f/9//3//f/9//3//f/9//3//f/9//3//f/9//3//f/9//3//f/9//3//f/5//3//f/9//3//f/97+VKOJZZK/3f/f/97/3//f/9//3//f/5//3//f/9//3edYzQysBmQGdlCv1//c/97/3//f/9//3//f/9//3//f/9//n//f/9//3//f/9//3//f/9//3//f/9//3//f/9//3//f/9//3//f/9z+0qQEU8Nflf/e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e/93/3v/d/97/3f/d/97/3//f/9//3//f/9//3//f/9//3//f/9//3//f/9//3//f/9//3//f/9//3//f/9//3//f/9//3//f/9//3//f/9//3//f/9//3//f/9//3//f/9//3//f/9//3//f/9//3//f/9//3//f/5//3//f/9//3//f/93nmv/c/93/3v/f/97/3//f/9//n//f/5//3//f/97/3P/cxtP0SFuFfElt0K+a/93/3//e/9//3//f917/n/+f/9//X/+f/9//3//f/9//3//f/9//3//f/9//3//f/9//3//f/9//3//e99n0h1PCZg2/2//f/5//X/+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/3v/d/9//3//f/9//3//f/9//3//f/9//3//e/97/3v/e99vuEbyLW4Z0CUZT/9v/3f/d/93/3//f/9//n/9f/5//n//f/9//3//f/9//3//f/9//3//f/9//3//f/9//3//f/9//3//c/pCLgWyFTxP/3f/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n/+f/9//3//f/9//3//f/9//3//f/9//3//f/9//3//f/9//3//f/9//3//f/9//3//f/9//3//f/9//3//f/9//3//f/9//3//f/9//3//f/9//3//f/9//3//f/9//3//f/9//3//f/9//3//f/9//3//f/9//3//f/9//3v/e/97/3//e/9//3//f/9//3//f/9//3//f/9//3//f/97/3v/e/93v2u4RtAhTBEyLltX/3f/e/9//3//f/9//3/+f/9//3//f/9//3//f/9//3//f/9//3//f/9//3//f/9//3/+f/9//3f/azYqcBEUJv9z/3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v/e/97/3//f/9//3//f/5//n/9f/9//3//f/9//3/+f/9//3//f/9//3//f/9//3//f/9//3//f/9//3//f/9//3//f/9//3//f/9//3//f/9//3//f/9//3//f/9//3//f/9//3//f/9//3//f/9//3//f/9//3//f/9//3//f/9//3//f/9//3//f/9//3//f/9//3//f/9//3//f/9//3//f/9//3//f/9//3//f/9//nv/f/97/3edY3Q2jRnxJbZC/3f/e/9//3//f/9//3//f/9//3//f/9//3//f/9//3//f/9//3//f/9//3//f/9//3/de/9//3ffZ7EdkBX7Rv93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f/97/3//f/9//n//f/5//3//f/9//3//f/9//3/+f/9//3//f/9//3//f/9//3//f/9//3//f/9//3//f/9//3//f/9//3//f/9//3//f/9//3//f/9//3//f/9//3//f/9//3//f/9//3//f/9//3//f/9//3//f/9//3//f/9//3//f/9//3//f/9//3//f/5//3//f/9//3//f/9//3//f/9//3//f957/3//f/9//3//e/93/3f/b51fdTavITMy+E6+a/97/3v/e/93/3//f/9//3//f/9//3//f/9//3//f/9//3//f/9//3//f/5//3//f/97/2/ZQk8NsRnfZ/93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ff957/3//f/9//3//f/9//3//f/9//3//f/9//3//f/9//3//f/9//3//f/9//3//f/9//3//f/9//3//f/9//3//f/9//3//f/9//3//f/9//3//f/9//3//f/9//3//f/9//3//f/9//3//f/9//3//f/9//3//f/9//3//f/9//3//f/5//3//f/9//3//f/9//3//f/9//3//f/9//3//f/9//3//f/97/3//d/9vGk/RJa8ZEib5Rv9v/3f/f/9//3//f/9//3//f/9//3//f/9//3//f/9//3//f/9//3//f/9//3//f/9//29WLk8NXU//b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ee/9//n//f/9//3//f/9//3//f/9//3//f/9//3//f/9//3//f/9//3//f/97/3v/d/9z32eWOkwRbRVUNltb33P/f/9//3//f/9//3//f/9//3//f/9//3//f/9//3//f/9//n/9e/5//n//e/93G0tvEZc2/2v/d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eZ1Q+TRltGdhK/3P/f/9//3//f/9//3//f/9//3//f/9//3//f/9//3//f/5//Xv/f/93/3f/c99jjxk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31jdT7QKfEtdEJcY/97/3v/e/9//3//f/97/3//f/9//3//f/9//3/9e/5//nv/e/93/3Pfa20Zjh3/a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fV+WPpAZshmYNp9b/2//b/93/3f/f/9//3/+f/5//X/9f/1//n//f/9//3//f/97/3cRMkwZnm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/3f/d/93/289S1cqcA2xFbc632P/b/93/3f/e/97/3/+f/1/3Hvce/5/33/ff/9//3/fd/938jUsGZ9n/3f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2/fY/pC0SFtFa8dlj46U/9z/3P/d/93/3f/d/97/3v/f/9//3//f/9//3f/e1VCLBm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/9/3nved/9//3v/e/9v/2//b99nt0KOHSsRrh3xKdhGvmP/c/9v/3P/b/9z/3f/f/97/3f/d/93/3NVPgoRf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/3//f/9//3//e/9//3cZU88lryFuGbAZ8yF3LrkyPkOfU79f/2v/a/9r/2//a35b0SFuGb5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97/3f/d79nlz6QGbEZshVwCU8FkBGOFa4ZMSYRJnQyljbxIUwNESr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93329cW/lKlj5UNvEpESbvHfAdzxmuFWwNjhWvHd9n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v/f/97/3v/d/97/3f/d/9v/2/fY3xX+Er4SltX/2v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957/3//f/9//3//f/9//3//f/9//3//f/9//3//f/9//3//f/9//3//f/9//3//f/9//3//f/9//3//f/9//3//f/9//3//f/9//3//f/9//3//f/9//3//f/9//3/e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13/nv+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PQAAAB2AAAAAAAAAAAAAAD1AAAAd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2020-08-06T14:34:39Z</xd:SigningTime>
          <xd:SigningCertificate>
            <xd:Cert>
              <xd:CertDigest>
                <DigestMethod Algorithm="http://www.w3.org/2001/04/xmlenc#sha256"/>
                <DigestValue>BlQFtbiDwNkDE2+LGmZ/tgVlFXAaHaa2hjhsV/8Tngw=</DigestValue>
              </xd:CertDigest>
              <xd:IssuerSerial>
                <X509IssuerName>CN=CA of RoA, SERIALNUMBER=1, O=EKENG CJSC, C=AM</X509IssuerName>
                <X509SerialNumber>8573289352525248408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YBAAB/AAAAAAAAAAAAAAAAIAAAjw8AACBFTUYAAAEA8DwCALs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kVjImvAHCLrwAd26l36AAAADCJrwAAAAAAAwAAAAAAAAACAAAAYDY7FQEAAAAwmSsVAAAAAOgL2xr8vc4AAQAAANgY2xoAAAAA6AvbGtMNjlwDAAAA3A2OXAEAAAB4tW0V4J/EXBuvi1zZA/NtbwsSnMCZ2ADgiq8ASdqpdwAArwACAAAAVdqpd9iPrwDg////AAAAAAAAAAAAAAAAkAEAAAAAAAEAAAAAYQByAGkAYQBsAAAAAAAAAAAAAAAAAAAAAAAAAGZB+HYAAAAAVAbJfwYAAACQiq8A5F3udgHYAACQiq8AAAAAAAAAAAAAAAAAAAAAAAAAAADQ66AQ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ed/97/3//e/9/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e/93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97Ol8SOq8tt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dzM+jyUsFUwdv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39VOsoE7ARPFVxf/3v/f/9//3//f/9//3/ee/9//3//f/9//3//f/9//3//f/9//3//f/9//3//f/9//3//f/9//3//f/5//3//f/9//3//f/9//3//f/9//3v/f/x//H//e99v/2//d/97/3/9f/5//3//f/97/3//e/9//n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2+xIQ0F7AR2Pv97/3//f/9//3//f/9//3//f/9//3//f/9//3//f/9//3//f/9//3//f/9//3//f/9//3//f/9//3//f/9//3//f/9//3//f/9//3//f/9//3/9f/17W18SLjQuv2P/f917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93XVsNDcsEbx3/c/97/3//f/97/3//f/9//3//f/9//3//f/9//3//f/9//3//f/9//3//f/9//3//f/9//3//f/9//3//f/9//3//f/9//n//f/9//3/+f/9//3v/dxxPcREOBdtC/3P/f/9//3//f/9//3//f99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/9zVjbrBC0RG1P/e/9//3//f/9//3//f/9//3//f/9//3//f/9//3//f/9//3//f/9//3//f/9//3//f/9//3//f/9//3//f/9//3//f/9//n//f/5//n/+f/9//3e/X7MZDwFxFd9v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e79nTRUMCdIl/2//d/97/3//f/9//3//f/9//3//f/9//3//f/9//3//f/9//3//f/9//3//f/9//3//f/9//3//f/9//3v/f/97/3//f/9//3//f/5//3//f/97/281Lu0ELg2e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d3Y+DQlODV1T/2//e/9//3//f/9//3//f/9//3//f/9//3//f/9//3//f/9//3//f/9//3//f/9//3//f/9//3//e/9//3v/d/93/3//f/9//3//f/9//3v/e/9vXVMuDesEd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f/b3AVLwn0IT1T/3P/f/9//3//f/9//3//f/9//3//f/9//3//f/9//3//f/9//3//f/9//3/9f/5//n//f/9//3//e/93/3P/d/9z/3P/c/9z/3P/c/9z/2//Z/9n9B0tBW4Rflv/c/97/3v/f/9//3/+f/5//n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d3Nu0ADgFYMr9n/3v/f/5//3//f/9//3//f/9//3//f/9//3//f/9//3//f/9//3//f/9//n/+f/5//3//f/9//3v/c99rfV87U/lK+Uq4QpY+VDZ2OnY62UJ4NrIVLwUvCVYy/3P/c/97/3v/f/9//3/+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97n1twDS8BcA2XQv933nf/f/9//n//f/9//3//f/9//3//f/9//3//f/9//3//f/9//3//f/9//3//f/9//3v/d1xbuEZuGW4VThFODS0NThEtEU4V7AxwGe4IURXOAO4AEAUwCRcqNjI9V79n32//d/93/3v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e/9vVi5RCVAFVjL/c/9//3//f/9//3//f/9//3//f/9//3//f/5//3//f/9//3//f/9//3//f/9//3v/d/9zt0qwIeoIThWPGRMqVTKXOpc6lz53PvxSu0qaRppCFi7uBM4AzwAQAVENUBFwGfMt2Uq/Z/9z/3v/f/9//3v/e/9//3//f/9//3//f/53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X/+f/5//3//cxxLLwUOAZEVPVP/d/9/3nv/f/9//3//f/9//3//f/9//3//f/9/3nv/f/9//3//e/97/3P/b/9vO1OQISwRDBGwJZ9j32//c/93/3f/d/93/3v/f/97/3v/e79rNjIwCXIJUgXcNjYq0yFvEU4NkRVWLl1X32v/b/9z/3P/d/93/3ved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+f/9//3ufX5ERDgFxDRUq/3f/e/9//3//f/9//3//f/9//3//f/9//3//f/9//3//f/97/3//d/9v/2u5Po8ZbhWPHfpO/3P/d/93/3v/e/9//3v/f/9//3/fe/9//3//e/pKcBEvAdUVn0//Y79bPE80LrAZTQ1vERMm+kaeX/9v/2//d/93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97/3MVKlAJcQmREf9r/3f/f/5//3//f/9//3//f/9//3//f/9//n//f/9/33f/d/93/3N/V9MdTg1OEXU6/2//d/97/3v/e/9//3//f/9//3//f/97/3v/e/9//3f/bzUqTwUuAZgy/2v/c/93/3e8axhP0CGwFW4RsBnyIZY2XFP/a/9z/3f/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932kZPCVEFcQn/Y/9z/3/+f/9//3//f/9//3//f/9//3//f/9//3//f/97/3f/expTLg1QEU4NuD7/c/93/3v/e/9//3//f/9//3//f/9//3//e/97/3//e/97/3M8S7EVLQGxFb9j/3f/f/5//3//d/9vfVe3PhMqsB1OEY8Z0SGXPn1f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35fshkQAVEF/EL/b/97/n//f/9//3//f/9//3//f/9//3//f997/3v/d/932E6wIQwN8yV+X/9z/3f/f/97/3//f/9//n//f/9//3//f/9//3//f/5//3//f/97n182Jg8BUA2YPv9z/3v/f/97/3//e/97/3v/d55j2EbRIS4NkBXTIVYu+0afW/9r/2v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d3c2UgkxATcm/2v/e/5//3//f/9//3//f/9//3//f/9//3//f/97/3sZV20d6ghWNp9f/3P/d/97/3//f/9//3//f/9//3//f/9//3//f/9//3//f/5//3//f/9z20K0ERABLg2fY/9//3//f/9//3//f/9//3//f/93/2+fX5g6sh1ODW8R0R0TJjtL/2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efX3INUgWzEftC/3P/f/5//3//f/9//3//f/9//3//f/9//3//f/93VD7pCCwRn1//a/9v/3P/c/93/3f/f/97/3//f/9//3//f/5//n//e/97/3//f9x//X/fd79jkwlzATAFPU//e/9//3//f/9//3//f/9//3//f/97/3//e/9zXF+WPo8ZTRFvEdIhdzZ+W/9v/3P/c/97/3v/f/9//3//f/9//3v/f/97/3v/e/9//3v/f/9//3//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2/1HTABcgn0Hd9n/3v/f/5//3//f/9//3//f/9//3//f/9//3//e/hSsCVuGfIpMzK3Rnxf/3P/c/97/3v/f/97/3//f/9//3//f/9//3//e/9//3/9f9x//3//b3kmlAVyCXcy/3f/f/9//3//f/9//3//f/9//3//f/9//3//f/97/3f/c11XdjaxGS4JLQ3yJdlG32f/c/93/3v/e/97/3//f/9//3f/e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e/9z2z5QBVAFcQ08T/9z/3//f/9//3//f/9//3//f/9//3//f/9//3v/e51nXFu2RhIybR2vJVM6GVeea/93/3f/e/97/3v/d/97/3v/f/97/3//f/5/3H/9f/9//3P9PpMJLwGxFVxb/3v/f/9//3//f/9//3//f/9//3//f/9//3//e/97/3f/d/9v32v6ShMqDAksDZAdNS65Ql5b/2//d/93/3v/f/9//n/+f/1//X/9f/5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c/9n9CEvAbIRVy6/Y/9//3//f/9//3//f/9//3//f/9//3//f/9//3v/d/93/3f/c99vGltUQq8pzy3xNfhSnmv/e/93/3v/e/97/3v/f/97/3/+f/5//n//f/9zn1fTFS8BcA13Ov93/3//f/9//3//f/9//3//f/9//3/+f/9//3//e/9//3v/e/9z/3P/b79juULRIS0NThFvGfIp2Ea/a/93/3//f/9/3Xfce/x//n/+f/9//3//f/97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P/b/tGDgGSCZMNmTb/b/97/3v/f/9//3//f/9//3//f/9//3//e/97/3v/e/97/3//e/9//3vfc/hSMz5MHa8pEjLYSn1f/2//c/9z/3f/f957/n//f/9//3v/c/9rNSpwCZENsRWfX/97/3//f/9//3//f/9//3//f/9//3//f/9//3/ee/9//3//f/97/3//e/9332+/Z5Y+bhlNEW4VsB01MtlGnmP/b/93/3v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e/Y7IVMAHWEbQRnl//d/97/3//f/9//3//f/9/3n//f/9//3//f/9//3//f/9//3//f/9//3v/e/9332+3StApbh3QJXU+nV//c/93/3v/f/9//3//e/97/3P/c7g+9RlQAXEFdzL/e/9//3//f/9//3//f/9//3//f/9//3//f/9//3//f/9//3//f/9//3//f/97/3f/d/9vn2N2OpAZLQ1OEbEduUK/Y/93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/f/97/3N3MlEF1g2UCbg6/3P/c/93/3v/f/9//3//f/9//3//f/9//3//e/9//3//f/9//3//f/9//3v/e/93/3v/c31jdT7QJbAlMzY6W51r/3v/f/97/3v/d/93/3O/XxUecQFyAbMVn2P/f/9//3//f/9//3//f/9//3//f/9//3//f95//n/+f/9//n//f/9//3/+f/9//3v/f/97/3ffa31bVjJvEU8J1BmyGbk6n1v/b/9z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9//n//f/93+0ZxCZUFlAU1Jv9n/3P/d/9//3//f/9//n//f/9//3//f/9//3//f/9//3//f/9//3//e/9//3v/f/97/3v/c/93/3NcWzI2MjZSPrVOOl//c/93/3f/c/93/294KtUJlAGTCTxP/3v/f/9//3//f/9//3//f/9//3//f/9//3//f/9//3//f/9//3//f/5//3//f/9//3//f/97/3f/c/9rv1v8QhUmkRFPDZAVNC5cV/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v/f/9//3/+f/5//3//e99nkRF0AfcRkg13Mv9v/3f/e/9//3//f/9//3//f/9//3//f/9//3//f/9//3//f/9//3//f/9//3//f/9//3//e/97/3v/e/9zGFMQNvAxNDbZSn1f/3P/c/9vf0uTBdYFcwHTHb9r/3/+f/9//3//f/9//3//f/9//3//f/9//3//f/9//3//e/97/3v/f/9//3//f/9//n//f/9//3//e/97/3f/d55blzpuFQwNLQ3zJdpCn1vfZ/9v/3P/d/97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9//3//b5g2lAnXDRca8x1cU/9z/3v/e/9//3//f/9//3//f/9//3//f/9//3//f/9//3//f/9//3//f/9//3//f/9//3//f/9//3v/d/9z/3vfb9lK8inxLVQ6W1u/Y99XtA3WCZQFtBXaRv9//n/+f/9//3//f/9//3//f/9//3//f/9//3//f/9//3v/d/97/3v/f/9//3//f/9//3//f/9//3//f/9//3v/d/9z/29+W3Y2bxVOEW8R0iFVMjxT32v/d/93/3v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9//3ffY5INlAVaIrMNVS7/b/93/3v/f/9//3//f/9//3//f/9//3//f/9//3//f/9//3//f/9//3//f/9//3//f/9//3/+f/9//3v/e/93/3v/c79r2E5TOs8pEi77QlgitQmVCTEB9SH/d/9//3//f/9//nv/f/9//3//f/9//3//f/9//3//f/9//3//f/9//3//f/97/3//f/9//3//f/5//n/9f/5//3//f/93/3v/c75nlj6wIQwJcBVvEZAVNS5+U/9n/2//e/9//3v/f/9//3//f/9//nv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9//29XKlEBWh7VEdMZn1v/d/9//3//f/9//3//f/9//3//f/9//3//f/9//3//f/9//3//f/9//3//f/9//3//f/5//3//f/97/3v/e/97/3v/d/97/3f/d9dKVTL0IVAFtQ1zBZMRfl//e/9//3v/f/9//3/fe/9//3//f/9//3//f/9//3//f/5//3//f/9//3//f/97/3//f/9//3//f/5//n/+f917/3//f/97/3//d/93/3OfX3c6kBlODXARkBE1JtlC/2//d/97/3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3/+e/97XVOSEZQF9xGSDT1P/3f/f/9//3//f/9//3//f/9//3//f/9//3//f/9//3//f/9//3//f/9//3//f/9//n//f/9//3//f/9//3v/e/9//3//f/97/3f/d/9zn1/THVAFUwUxAbk6/2v/b/93/3f/e/97/3//f/9//3//f/9//3//f/9//X/9f/1//n/+f/9//3//f/97/3//e/9//3//f/9//3//f/9//3/+e/57/3//f/9//3f/d/9z32e3Pm8RLgWyFfMpdjr6Tr9n/2//c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f/5//3//f/9zVy5zBdcNkg37Qv93/3//f/9//3//f/9//3//f/9//3//f/9//3//f/9//3//f/9//3//f/9//3//f/9//3//f/9//n//f/9//3//f/9//3//f/97/3f/e99vfluyGdgVVAEOAXcyv1//a/9z/3f/f/97/3//f/9//3//f/9//3//f/5//X/+f/5//3//f/9//3//f/97/3//f/9//3//f/9//3//f/9//3//f/9//3/+f/9//3//e/9z/3P/a15TNCqwGW8VkBnyJbhCfVv/b/9z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n//f/9//3//e/9//n/+f/5//3//d15TkwW2CVEFdzLfb/9//3//f/9//3//f/9//3//f/9//3//f/9//3//f/9//3//f/9//3//f/9//3//f/9//3//f/5//n//f/9//n//f/9//3//e/93/3v/f/97FC7XEVwaUgFQBdMZFSq4Qt9n/3f/f/97/3//f/9//3//f/9//3//e/97/3v/f/9//3//f/9//n//f/9//3//f/9//3//f/9//3//f/9//3//f/9//3//f/9//3//f/9//3v/d/93vl8bRxQmbxFODdIhdjYaS79j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+f/9//3//f/9//3//f/9//n//f/9//3/fa7MNlAVRBbIVXVf/c/9/3nv/f/9//3//f/9//3//f/9//3//f/9//3//f/9//3//f/9//3//f/9//3//f/9//3//f/5//3//f/9//n//f/9//3v/e/9//3//f/tO9hmdJtcN1RH9Oro6VTJUOnVGOmP/f/97/3//f/9//3//f/9//3v/e/97/3//f/9//3/+f/9//n//f/9//3//f/9//3//f/9//3//f/9//3//f/9//3//f/9//3//f/5//n/+e/9v/2v/a55buD6xIW4VTRGwIRMy2Ep9X/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sVIpMJkwnVEfQZn1v/d/9//n/+f/9//3//f/9//n//f/9//3//f/9//3//f/9//3//f/9//3//f/9//3//f/9//3//f/9//3//f/9//3//f/9//3v/e/97/3P/bxQqeS4fN5MFNyb/a/9vvWvYVvA1ril0Pl1b/3P/c/93/3f/f/9//3//f/9//3//f/9//3/+f/9//3//f/9//3//f/9//3//f/9//3//f/9//3//f/9//3//f/9//3//f/9//3//e/97/3v/e/9332/YThIuTBUsES0NsRk0KvpCv1f/a/97/3//f/9//3//f/97/3//e/97/3v/f/9//3/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XU/TFbQNlAXUET1H/3P/e/9//n//f/9//3//f/9//3//f/9//3//f/9//3//f/9//3//f/9//3//f/9//3//f/9//3//f/9//3//f/9//3//f/97/3//e/97/3PYSrEd3DK0CbMV/Er/d/93/3/fc/hSMjbRJVU2fF//c/97/3//e/9//3//e/97/3//f957/3//f/9//3//f/9//3//f/9//3//f/9//3//f/9//3//f/9//3//f/9//3//f/9//3//f/9//3//f/97/3v/c/9vO1M0Lm4NLAVNCfIdVCpbV51n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uTaSCZMF1Q14Kv9r/3v/f/9//3//f/9//3//f/9//3//f/9//3//f/9//3//f/9//3//f/9//3//f/9//3//f/9//3//f/9//3//f/9//3//f/97/3v/d/93vmewHbwyvS5QCfQl/2//d/93/3v/d99vGldVPtAp8DGVSnxn/3v/e/97/3v/e/9//3//f/9//3//f/9//3//f/9//3//f/9//3v/f/9//3//f/9//3//f/9//3//f/9//3//f/9//3//f/9//3v/f/97/3v/d/93/2/fZ1xTlzqwHS0JUAnTFZgyf1f/a/9z/3f/f/9//3/+f/5//n/+f/5//3/+e/97/3v/f/9//3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c59XUAVyARgakw1/W/93/3//f/9//3//f/9//3//f/9//3//f/9//3//f/9//3//f/9//3//f/9//3//f/9//3//f/9//3//f/9//3//f/9//3//f/97/3v/d/93lzpYIj8/sxFPDRtP/3f/d/93/3//e/97/3ffc/lWETpsIXRGfGP/e/93/3f/e/9//3v/f/9//3//f/9//3//f/5//3//f/9//3//f/9//3//f/9//3//f/9//3//f/9//3//f/9//3//f/9//3//f/97/3//e/97/3f/d/9vv2teU1gq1BFQBW8NEya3Qn1f/3P/f/97/nv/f/9//3//f/5//3//e/9//3//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3ARUQV6IvYVdzL/b/97/3/+f/9//3//f/9//3//f/9//3//f/9//3//f/9//3//f/9//3//f/9//3//f/9//3//f/9//3//f/9//3/+f/9//3//e/97/3v/e55fsxEfN5kuTgWxGd9n/3P/e/9//3/+f/9//3v/e75rfGMzOvExVD59Y/93/3f/d/9//3v/f/9//3//f/9//3//f/5//3/+f/9//n//f/9//3//f/9//3//f/9//3//f/9//3//f/9//3//f/9//3//f/97/3//f/9//3//f/9//3f/b59f2UI0LpAZbxWQGfMlFC48U/9v/3P/d/97/3v/f9x7/X/9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N3MlAFmyb+MtQZn1//e/9//3/+f/9//3//f/9//3//f/9//3//f/9//3//f/9//3//f/9//3//f/9//3//f/9//3//f/9//3//f/9//3//f/9/3nv/f/97/3vfb/QdeSafT/QZLgW6Pv9z/3v/f/9//n/9f/9//3//e/93/3d9X3VC0CkSNvhS33P/e/9//3v/f/9//3//f/9//3//f/5//3/+f/9//3//f/9//3//f/9//3//f/9//3//f/9//3//f/9//3/+f/9//3//f/9//3//f/9//3//f/9//3v/d/93/3O/Y9lCFCaQFZAVbxXRIVU2PFPfZ/93/3f/e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G0svBbUJ/zL2FXcu/2//e/9//n/+f/9//3//f/9//3//f/9//3//f/9//3//f/9//3//f/9//3//f/9//3//f/9//3//f/9//3//f/9//3/+f/9//3//f/97/3dWLrINPj/8OjAF0x3fZ/93/3v/f/x//X/df957/3f/d/93/3f/d99v107wNfAxlUa+b/93/3v/e/97/3//e/97/3//f/5//3//f/9//3//f/9//3//f/9//3//f/9//3/ee/9//3//f/9//3//f/9//3//f/9//3//f/9//3//f/9//3//e/97/3v/e/9z32u3RvEpLQ1ODXAR9B26Mp9X/2//d/9z/3f/e/9//3v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nkRVyBZwmHzuzFd9n/3f/f/5//n//f/9//3//f/9//3//f/9//3//f/9//3//f/9//3//f/9//3//f/9//3//f/9//3//f/9//3//f/9//3//f/9//3//f/97fldwCXgmv09xBU8FfVf/c/9//n/9f9x//3//f/9//3v/e/93/3v/e/97/3c6X1NC0DFUQjpfvm//e/97/3v/e/9//3//f/9//3//f/9//3//f/9//3//f/9//3//f/9//3//f/9//3//f/9//3//f/9//3//f/9//3/+f/9//3/+f/9//3//f/9//3//f/97/3v/c99nHEtWKpERcQmxEfIhVDL6Sp5f/3P/d/97/3v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v/d/9zNC5ODTUq/18UJvMp32f/d/9//3//f/9//3//f/9//3//f/9//3//f/9//3//f/9//3//f/9//3//f/9//3//f/9//3//f/9//3//f/9//3//f/9//3v/e/93VTaQFT5P/2sbRy4FNi7fc/9//3//f/9//3//f/9//3//f/9//3//f/9//3//f/9//3//f/9//3//f/9//3//f/9//3//f/9//3//e/9//3v/e/93/3v/d/933286W3RC8TXQMRE2VEIaW75v/3v/e/97/3v/e/97/3//e/9//3//f/9//3//f/9//3//f/5//3/+f/9//3//f/9//3//f/9//3//f/9//3//e/9//3v/e/97/3/+f/5//n//f/9//3//d/93/3P/b79fGkcTIm4NkBE0Ipk6n1//a/9z/3P/f/9//n/9f/1//X/+f/1//n//f/9//3v/e/97/3//f/9//3//f/9//3//f/9//3//f/9//3//f/9//3//f/97/3//f/9//n/+f/5//3//c55bUAkOAdIh/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fe/9//3//f/9//3//f/9//3//f/9//3u+b24ZcQW8JjketBl/W99z/3//f/5//3//f/9//3//f/9//3//e/97/3v/f/9//3//f/9//n/+f/5//n/9f/1//X/+f/9//3//f/9//3//f/9//3//f/97/3s6WywZXFf/a59XkBEtCVtb/3v/e/97/3f/e/9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93/3OfY/lK8ilwEfYVOBaaKn9P/2f/b/93/3v/f/9//3//f/9//3//f/9//3//f/9//3//f/9/33NdWy0R0iV+X/93/3v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39UOnAFtAm9LrUVFy6/a/9//nv+f/5//3//f/9//3//f/9//3//e/9//3//f/9//3//f/9//n//f/5//n/9f/5//n//f/9//3//f/9//3//f/9//3//f/9/vm/xMZY+/2f/Z5kyTg11Pv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zn2P1HdQRshGxFVQuO0//b/93/3v/e/9//nv/f/9//3//f/9//3//f/9//3//f/97/3P6Tk4V8y2fZ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+f/5/3X/ef/5//3//f/9//3v/e/93XFtwCVEB3jZbLg8NHVf/e/9//n/+f/9//3//f/9//n/+f/5//n/+f/9//3//f/9//3//f/9//3v/e/93/3f/d/93/3//f/9//3//f/9//3//f/5//3//e/932ErQIfhC/2e/W5Adbhme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M8VxMurx1uEY8V8yG5Ot9j/2v/b/93/3v/f/5//n//f/9//3//f/5//n//f/9//3cTMk0Vlz7/b/9z/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d/93/3P/c/9reCpxATki3jq0HbMlv2v/e/9//n//f/9//3//f/5//n//f/5//3//f/9//3//f/9//3//f/9//3v/e/93/3f/d/9//n//f/9//3//f/9//3//f/9//3v/d79nsB3xIf9j/280Mk4Rdj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v+krSHXARshXSHbc6v2P/c/97/3//f/5//3//f/9//n//f/5//3//f/97vmczMm4Z+U7/b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/93/3OeX39bPU9/V15Tf1N/U59b32P/Zx0/1A1SBZ0ynTZxFfpK/3P/d/97/3v/f/9//3//f/9//3//f/9//3//f/9//3//f/9//3//f/9//n//f/5//3/+f/9//3//f/9//3//f/9//3//f/9//3//c1U2ThF/V/9zPFuRGbIZ32f/e/1//n//f/9/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e/93/3N9V3Y2sBmQGdEhdjo7U99r/3P/d/9//3/+f/9//3//f/9//3v/c/9zGlNNGY4dXF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e/97W1uXQlUykBkuCXANcA1wDS4Fbw2QEdIdNSZXJnIFUgG2Eb42lBW6Ov9r/3P/c/97/3v/f/97/3//e/9//3//f/9//3//f/9//3//f/9//3//f/9//n//f/9//3//f/9//3//f/9//3//f/9//3//f/9//3caU5AZuUL/e/93Vy4vCbhC/3f+f/5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d/97/3f/c99r+k40MrAh0SEULhtLn1//c/97/3//f/9//3//f/97/3v/d/9zuEZMFfIt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fluYPm8V6wQuDQ0JsRmPEW8RTQlNCS0FTQktBU4JcQlyDTEBEQF1DVMF9xk/R39Tv1/fZ/9v/2//c/9z/3f/f/9//3//f/9//3//f/9//3//f/9//3//f/9//3//f/9//3//f/9//3//f/9//3//f/9//3//e/9332vyKRMu32v/cz1PLg1uFb5n/3v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957/3//e/9//3dcWxMubxGRETcm/Dp/U/9j/2//d/9//n/+f/1//nv/f/97EjIsEbg+/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t+W9MdDgnsBLEZVjb7Sv9r/2//Z/9r/2f/Z99jn1s9T3g2eDKTERABMgEyAXQFcwWSDZER0RnyJVU22EZ9W79n/3v/e/97/3v/e/97/3//e/9//3//f/9//3//f/9//3//f/9//3//f/9//3//f/9//3//f/5//3v/e/93lkKOHTtX/2//a48ZKw3Y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f/b39XmTbUFbIJNiI8R79f/3f/e/9//X/+f/5//3//e1tbLBFvFf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oOAZEVX1Pfa/9z/3v/f/57/3v/e/97/3f/e/93/3f/c/9zv195Nu8AMgESAREBEAEOAZAVLQ1NDS0NTRGQFdQZOCabLv06HUNeT79b/2f/a/9z/3P/d/93/3v/e/9//3//f/9//3//f/9//3//f/1//n/9e/9//n//f95vriXRId9f/2/5TisVjiGdY/93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97/3f/d/9z/2u5NhUejxHSIZdCfWP/d/9//nv/f/97/3v/b5Y+LQ3SIX1f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9IhDgH1IZ9f/3P/d/9//nv/f/1//n/+f/9//3//f/97/3//e/93n2OzGTIJMgkxBTEJNyq/W11T2UYSKm4ZLQ1wCXEFkg2SDbIRkA1vDW0N8SVUMvpKfVvfa/9v/3f/d/97/3v/e/97/3//e/9//3//f/5//n//f/9//3//f5VCTgkbQ/9zvmeNHSsRtz7/b/93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v/f/93/2u/XzxPdjbRJa8hNDa3Rv9z/3f/d/9z/3P/a3Y26wSwJX1j/3v/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388V9IhDAnzKTtT/2//c/93/3f/f/9//3/9f/1//H/8f9x7/X//f/93FC4vDc4A7wTuBJk+/3P/d/93/3ffb/9vnmM7U1U68SWOGY4ZbhWOFW4RkBVPDU4JTwnTFTYmmTL7Sn5f32v/c/9z/3f/d/97/3v/f/97/3//e/93/3d9W3AJFBr/a/9z10YrDdId/2P/c/9//n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v/f/9//3//f/9//n/+f/17/nv/e99vGlN2NtIdkRH0Hds+31//a/9v/3O/Z1U2Cw13Pv9v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dcWxMybhmPGfIl2UKfX/9z/3P/e953/n/9f/1/23/9f/1//3//e9pKLxHuAO4IcR3aSv9z/3v/f/97/3//e/9//3v/e/93/3f/c/9vv2M8UxtHmToUIpERTwlwCU8JTw2QFfIlEypVMnc62kobU11b32v/c/93/3f/c/9v/2e6LnEJflf/b/9v8iFvDT1L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+f/5//X/8f/t//n//e/93/2ufV9s6FR5vDdEduD5+W/9v/3P/ZzUuTw24Pv9v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v/cztXNC5vEU8JsxU2Ih1D32P/b/9z/3v+f/5//n/+f/57/3e/Y3AVDgWTHT1X/3f/f/5//n/+f95733v/f/9//3//f/97/3//e/97/3f/d/93/3ffa1xb+UqXPtEd0RWQDXAJTgVPBU4Jbw0NBdIdVS77Ql5Ln0+/T99T/TazEVYq/2f/Y39PUA1XLv9n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3nv/d/93/3P/c55jdj6PHa8hsB00KhtD/1t/SzciTwnaPv9v/3P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d/9rXVOZNhUishVOCbAZuD7fZ/9z/3f/e/9//3v/e/9z/2cvCe8AkxU+V/93/3/9f/1//n//f/9//3//f/9//3//f/9//3//f/9//3//f/9//3//e/9//3PfZ79bn1deSz1H2jp3LhQmkBVvEU4NTQlvCU4FkAmyEbMRDwFxDZkyf09/U9QdcBFdU/9r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e/9333P4ThIqbhGQETYeHjf/OpMNkhV+V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97/3//e/97/3v/d9hKMzaOHW4V8iGYMj1H31//c/93/2//Y/w+cwkzBREFNzLfb/97/n/9f/5/3n//f/9//3//f/9//3//f/9//3//f/9//3//f/9//3//f/9//3v/e/93/3f/d/93/3f/e/9zfGO3ShM2ryFuGSwNTg1xFVEJEQHxAPcVFyKyGcsAcBXaPn9Tv1//b/9z/3P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//3vfb31bVS5OBdUNOh61DS8B0h1+W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//3//f/9//n//f/9732+3QpEZTglwCW8Nt0KeX11TuDqyFRcinDJSDZIZn2P/e/9//n/+f/9//3v/f/9//3//f/9//3//f/9//3//f/9//3//f/9//3//f/9//3//f/9//3//f/9//3//f/9//3//e/97/3f/c79rf18+T5QVEQFSATAFbxnrCO0Acg2SEW8NEiqVPthKO1e/a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/f/9//3v/c/9vn1fcNtUV1RlQDe0Esh0cT/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v/f/9//n//f/5//X/+f/9//3//cx5LlBUQBZIZv2f/c/5//H/+f/9//3f/b/9z2EavIdApOlf/c/97/3v/f/9//3//f/9//3//f/9//3//f/9//3//f/9//3//f/9//3//f/9//3//d7o6LwkULjpX/3v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zM26wy3Qv9z/2//d917/3//f/9//3//f91//n/+f/9//3f/e/97/3/9f/5//3//f/9//3//f/9//3//f99311LxMVQ2O1P/a/9r/2v/a/9zEzLKDKgMKx2+a/93/3v/f/9//3//f/9//n//f/9//3//f/9//3//f/9//3//f/9//3//f/9//3//f/9//3//f/9//3//f/9//3//f/9//3//f/9//3//f/9//3uXQuwEUA0dR/9r/3vce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tObx3KCG0d32//e/5//3//f/9//3//d/93vmu3Rq8lsCVVNhpP/2//c/93/3v/e/9//3//f/9//3//e/9//3v/f/9//3//e/9//3v/f/9//3/fc3Y+LgmyFTxP/3P/d/97/3//f/9//3//f/9//3//f/5//3//f/9//3//f/9//3//f/9//3//f/9//3//f/9//3//f/9//3//f/9//3//f/9//3//f/9//3//f/9//3//f/9//3//f/9//3//f/9//3//f/9//3//f/9//3//f/9//3//f/9//3//f/9//3//f/9//3//f/9//3//f/9//3//f/9//3//fwAA/3//f/9//3//f/9//3//f/9//3//f/9//3//f/9//3//f/9//3//f/9//3//f/9//3//f/9//3//f/9//3//f/9//3tcYywZbh1+X/9v/3P/f/5//3//f/9//n/+f/5//3//f/97/3v/f/9//n/9f/9//3//f/9//3//f/9//3//e/9zW1sSLrAhtzrfY/9r/3f/d99vjimnDCoZnWv/e/9//3//f/9//3/+f/9//3//f/9//3//f/9//3//f/9//3//f/9//3//f/9//3//f/9//3//f/9//3//f/9//3//f/9//3//f/9//3//f/9//3c1Mg8F1Rn/Z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VG6RDQLb5r/3v/e/9//3//f/5//3//d/97/3eeY1U2sB1NFflKv2f/d/93/3f/f/9//3//f/9//3//f/9//3//f/9//3//f/9//3//f/9//3+eazYqcQ1vEbhC/3f/e/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dUPukMEzJdW/9z/3f/e/9//3/de/5//n//f/9//3//e/9//3//f/5//n//f/9//3//f/9//3//f/9//3v/e/9zGlPQIW4VNC47T/9z33P/d5VKrilTQr1v/3//f/9//3//f/9//3//f/9//3//f/9//3//f/9//3//f/9//3//f/9//3//f/9//3//f/9//3//f/9//3//f/9//3//f/9//3//f/9//3//f/9732txFQ4BmDb/a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b9dO+Fb/e/97/3//f/9//3/+f/9//3//e/97/3f/d1xbt0KOHREu2Erfb/93/3v/e/9//n/+f/1//n/+f/9//3//f/9//3//f/9//3//f/9//3ueY7lCLBFMFflO/3P/d/9//3//f/5//n//f/9//nv/f/9//3//f/9//3//f/9//3//f/9//3//f/9//3//f/9//3//f/9//3//f/9//3//f/9//3//f/9//3//f/9//3//f/9//3//f/9//3//f/9//3//f/9//3//f/9//3//f/9//3//f/9//3//f/9//3//f/9//3//f/9//3//f/9//3//f/9/AAD/f/9//3//f/9//3//f/9//3//f/9//3//f/9//3//f/9//3//f/9//3//f/9//3//f/9//3//f/9//3//f/9//3//e/97328zNuoMdTrfZ/93/3v/f/9//n/+f/9//3//f/9//3//f/9//3//f/9//3//f/9//3//f/9//3//f/9//3f/e/9zfV8TLo8ZbhnXSv93/3v/e/97/3v/f/9//3//f/9//3//f/9//3//f/9//3//f/9//3//f/9//3//f/9//3//f/9//3//f/9//3//f/9//3//f/9//3//f/9//3//f/9//3//f/9//3//e/97+0rLAHARuT7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f/d/9z/3O2RtAt8TFTPnNCGVffc/9//n/+f/5//3//f/9//3//f/9//3//f/9//3//f/9//3v/dztXjiFtGbdC/3P/e/9//3/+f/5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97/3//d/97vmuvJU0Zdj7/b/9z/3f/f/5//n/ee/9//3v/f/9//3/+f/9//3//f/9//3//f/9//3//f/9//3//f/9//3v/e/9zv2d2Pk0V6gyeZ99v/3v/d/9/33f/f/9//3//f/9//3//f/9//3//f/9//3//f/9//3//f/9//3//f/9//3//f/9//3//f/9//3//f/9//3//f/9//3//f/9//3//f/9//3//f/9//n//e99vLREOBVANXlP/c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e/9//3//f/9//3//f/9//3//f/9//n//f/9//3//f/97/3f/f/97/3vfbztbMzqvJY4h0C1cY75z/3v/f/97/3//f/9//3//f/9//3//f/9//n//f957/3//eztbbh0LDVQ2/2//d/9//3//f/9/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d/97XF+PJSwV+kr/b/9//3//f/9//3//f/9//3//f/5//n/+f/9//3//f/9//3//f/9//3//f/9//3//f/9//3v/e/9332uWQiwRdj7/d/93/3v/e/9//3//f/9//3//f/9//3//f/9//3//f/9//3//f/9//3//f/9//3//f/9//3//f/9//3//f/9//3//f/9//3//f/9//3//f/9//3//f/9//3//f/9//nv/e7dCDgUOAVcqPVP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95//n//f/9//3//f/97/3v/c/9z32v6UvEt0S0TNrdKW1/fb/93/3vfc/9//3//f/9//3//f/9//3//f/9//3//d11bjx0LDRMyv2f/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/972E5uIW4ZPFP/d/973nf/f/9//3//f/9//3//f/5//3//f/9//3//f/9//3//f/9//3//f/9//3//f/9//3//f/93v2uPHW4Z/2//d/97/3//f917/3//f/9//3//f/9//3v/f/9//3//f/9//3//f/9//3//f/9//3//f/9//3//f/9//3//f/9//3//f/9//3//f/9//3//f/9//3//f/9//3+9e/9//3//c7IZUQlRBRYmG0+/b/97/3v/d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/f/9//n/de/9//3//f/97/3//d/93/3f/c31b2ELRJW8Z0iXZRp5j/3O/a/93/3f/e/97/3v/e/97/3v/f/97/3v/c31f8ikMDVYyflf/a/93/3v/f/1//n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e/97dUIMEbEhGlP/d/9//3//f/97/3//f/9//3//f/9//3//f/9//3//f/9//3//f/9//3//f/9//3//f/9//3//f/93l0LRJZ5j/3f/f/9//3//f/9//3//f/9//3//f/9//3//f/9//3//f/9//3//f/9//3//f/9//3//f/9//3//f/9//3//f/9//3//f/9//3//f/9//3//f/9//3//f/9//3/+e/9//3t/V1AFcgWTDXAVuEL/b/9z/3f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e/9//3//f/9//3//f/9//3//f/9//3//f/9//3//f/9//3//e/97/3f/c/9v32scU3Y60SWwIY8h0CV1PpZCnmP/d/9z/3f/d/93/3f/e/93/3f/c79j0h0uBbo6/2v/b/97/3/+f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e/97lkJNGW4ZXFf/c/93/3v/f/9//3//f/9//3//f/9//3//f/9//3//f/9//3//f/9//3//f/9//3//f/9//3//f31bsCG3Rv93/3v/f/9//3/+f/9//3//f/9//3//e/9//3//f/9//3//f/9//3//f/9//3//f/9//3//f/9//3//f/9//3//f/9//3//f/9//3//f/9//3//f/9//3//f/97/3v+e/9//2/SHZMJlAlxCZERVi7/a/9r/3P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v/f/97/3v/d/9zXF+3Rq8lsCFvFbEd9CW5Oh1HflPfZ/9z/3P/c/9v/2//Z79bTwmREV1P/2//d/9//H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93l0JvGY8ZXVvfa/97/3//f/9//3//f/9//3//f/9//3//f/9//3//f/9//3//f/9//3//f/9//3//f/9//3//bxMuVTrfa/97/3v/f/9//3/+f/9//3//f/9//3//f/9//3//f/9//3//f/9//3//f/9//3//f/9//3//f/9//3//f/9//3//f/9//3//f/9//3//f/9//3//f/9//3//e/93/3//f/93XVezEbQJeiaaLtMVVi7/Z/9v/3//f/9//3//f/9//3//f/9//3//f/9//3//f/9//3//f/9//3//f/9//3//f/9//3//f/9//3//f/9//3//f/9//3//f/9//3//f/9//3//f/9//3v/f/9//3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9732//c79nG09WMvMhkRWQEW8R0CURLnU+lj4bT59b31+fUzYqLg2XPv9v/3//f9x7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93Ey7rCG8Vflv/c/9//3//f/9//3//e/9//n//f/9//3//f/9//3//f/9//3//f/9//3//f/9//3//f/9//2+XPq8hW1v/d/97/3//f/9//3//f/9//3//f/9//3//f/9//3//f/9//3//f/9//3//f/9//3//f/9//3//f/9//3//f/9//3//f/9//3//f/9//3//f/9//3//f/9//3f/d/9//3/+d/93FCJyCXomn0s3HrIV8yW/Y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+f/9//n//f/5//3/+f/5//n/+f/5//3//f/9//3f/e/93/3f/b99nO1PZSvAx8C2OHU4RbxHTHfQh9CFvFSwVlUb/d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99rsSEMCdIhv2v/e/9//3//f/97/3//f/9//3//f/9//3//f/9//3//f/9//3//f/9//3//f/9//3//f/9z+k5NGdhO/3v/e/9//3//f/9//3//f/9//3//f/9//3//f/9//3//f/9//3//f/9//3//f/9//3//f/9//3//f/9//3//f/9//3//f/9//3//f/9//3//f/9//3//f/97/3f/f/5//3//e11TshWzDV9D/1tXLpAVsCVbX/93/3//e/9//3v/f/9//3//f/9//3//f/9//3//f/9//3//f/9//3//f/9//3//f/9//3//f/9//3//f/9//3//f/9//3//f/9//3//f/9//3/ed/97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/f/9//3//f/9//3//f/93/3f/d/97/3f/e/9332s9U/tCuTpWMvMl8i11Rt5z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c/9rsB0tDfMtv2f/d/9733f/f/9//3//f/9//3//f/9//3//f/9//3//f/9//3//f/9//3//f/9//3//c1xXLBXYSv93/3//f/9//3//f/9//3//f/9//3//f/9//3//f/9//3//f/9//3//f/9//3//f/9//3//f/9//3//f/9//3//f/9//3//f/9//3//f/9//3//f/9//3//e/97/3//f/5//nv/c/pCDgF5Kv9f/2t1Oo4hLBE7V/9z/3f/d/97/3v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ef/5//n//f/5//n/+f/9//3v/f/93/3f/b/9z/3P/c/9333f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/c79nsB1uFfMpfV//d/9//3//f/9//3//f/9//3//f/9//3//f/9//3//f/9//3//f/9//3//f/9//3NcW20Z2E7/d/97/3//f/9//3//f/9//3//f/9//3//f/9//3//f/9//3//f/9//3//f/9//3//f/9//3//f/9//3//f/9//3//f/9//3//f/9//3//f/9//3//f/9//3//e/9//3/+f/9//3vfaxUi7QA8T/9v/3eVQrAdjxnYSt9r/3f/e/97/3//f/9//3//f/9//3//f/9//3//f/9//3//f/9//3//f/9//3//f/9//3//f/9//3//f/9//3//f/9//3//f/97/3//e3xn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//f/97/3f+d/97/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97/3v/c79jFCZPDdIhXFf/e/9/3Xv/f/97/3v/f/9//3//f/9//3//f/9//3//f/9//3//f/9//3//f/9zOlMrFTtX/3f/e/97/3//f/9//3//f/9//3//f/9//3//f/9//3//f/9//3//f/9//3//f/9//3//f/9//3//f/9//3//f/9//3//f/9//3//f/9//3//f/9//3//f/5//n//f/9/3Hv/f/93/3M9SwwFjx2+a/97/3c8T/IdryG3Rr9r/3f/e/9//3//f/9//3//f/9//3//f/9//3//f/9//3//f/9//3//f/9//3//f/9//3//f/9//3//f/9//3//f/9//3//f/97/3sqHa4tGV//f/9//3//f/9//3//f/9//3//f/9//3//f/9//3//f/9//3//f/9//3//f/9//3//f/9//3//f/9//3//f/9//3//f/9//3//f/9//3//f/9//3//f/9//3//f/9//3//f/9//3//f/9//3//f/9//3//f/9//3//f/9//3//f/9//3//f/9//3//f/9//3//f/9//3//f/9//3v/f/9//3//f/9//3//f/5//3//f/9//3//f/9//3//e/9//3//f/9//3/+f/9//3//f/9//3//f/9//3//f/9//3//f/9//3//f/9//3//d/97/3/+f/1//X/de/1//n//f/97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c79jNS5uFdIpGVf/f/9//3v/e/97/3//f/9//3//f/9//3//f/9//3//f/9//3//f/9//3//d/hKbR19Y/97/3v/f/9//3//f/9//3//f/9//3//f/9//3//f/9//3//f/9//3//f/9//3//f/9//3//f/9//3//f/9//3//f/9//3//f/9//3//f/9//3//f/9//3//f/5//3//f/9//3//f/9z/2fyISwVtkb/e/93/2u/WxMq0CEzMjtX/3v/e/9//3//f/9//3//f/9//3//f/9//3//f/9//3//f/9//3//f/9//3//f/9//3//f/9//3//f/9//3//f/9//3v/f/97dErIECshGV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/1//n/+f/9//3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t0pNHSsZ2E7/b/9v/2//c/97/3//f/9//n//f/5//n/+f/5//3//f/97/3v/f/97/2+3Qo4h/3P/e/97/3//f/9//3//f/9//3//f/9//3//f/9//3//f/9//3//f/9//3//f/9//3//f/9//3//f/9//3//f/9//3//f/9//3//f/9//3//f/9//3//f/9//3//f/9//3/+f/9//3//e/9v+kosDbAhv2f/c/93/3PfX7c2bxGQGbhG32//e/9//3/+f/5//3//f/9//3//f/9//3//f/9//3//f/9//3//e/9//3v/f/9//3//f/9//3//f/9//3//f/9//3//f/97dEYrHU0dNDafY/9r/3P/d/9//3//f/9//3//d/97/3v/f/5//n/9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+VbQLU0dEzJ9V/9v/2//e/9//3//f/9//n//f91//n//f/9//3//f/9//3//e/9zEi4SNv93/3//f/9//3//f/9//3//f/9//3//f/9//3//f/9//3//f/9//3//f/9//3//f/9//3//f/9//3//f/9//3//f/9//3//f/9//3//f/9//3//f/9//3//f/9//3//f/9//3//f/9//3v/d55fsB1OEdhG/3P/e/97/2vfX9pC0SGPHVQ6nWf/e/9//3//f/57/n//f/9//3//f/9//3//f/9//3//f/9//3//e/9//3//f/9//3//f/9//3//f/9//3//f/9//3//e/97vmsSMk0V0SE7T/9r/3f/f/9//3//f/9//3/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v2tUOgoNbRWXPp5f32//e/97/3//e/9//3//f/9//3//f95//3//f/9//3+fZ00Zlkb/d/97/3//f/9//3//f/9//3//f/9//3//f/9//3//f/9//3//f/9//3//f/9//3//f/9//3//f/9//3//f/9//3//f/9//3//f/9//3//f/9//3//f/9//3//f/9//3//f/5//3//f/9//3f/c5c+ThGwId9v/3f/e/97/3v/d1tbsCUrETQy32P/b/9z/3P/e/9//3/df/5//n//f/9//3//f/9//3v/f/9//3//f/9//3//f/9//3//f/9//3//f/9//3//f/9//3//e/9332+3RiwRLBG4Qv9v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97v2uWQo4dbhluGRtPfl//b/93/3v/e/97/3v/f/9//3//f/9//3//f/93VT4LEVxf/3f/f/9//3//f/9//3//f/9//3//f/9//3//f/9//3//f/9//3//f/9//3//f/9//3//f/9//3//f/9//3//f/9//3//f/9//3//f/9//3//f/9//3//f/9//3//f/9//3//f/5//3//f/97/3P/axMubhm4Rv97/3//f/9//3//d99rt0LyJbAZG0vfY/9z/3f/e/9//3/+f/9//3//f/9//3//f/9//3//f/9//3//f/9//3//f/97/3//f/9//3//f/9//3//f/9//3f/e/93/3caU5Ah6giWPr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97/3O/a5Y+TRUtDdIddjI8T79j/2//b/9z/3P/c/93/3vec/93/3edZwsR0S3/c/97/3//f/9//3//f/9//3//f/9//3//f/9//3//f/9//3//f/9//3//f/9//3//f/9//3//f/9//3//f/9//3//f/9//3//f/9//3//f/9//3//f/9//3//f/97/3//f/9//n/+f/5//3/+d/93/3NdW00ZsCW/b/973Hvcf91//3//d/9z+kaxFU8JmDKfW/9v/3f/f/9//3//f/9//3//f/9//3//f/9//3//f/9//3//f/9//3v/e/9//3//f/9//3//f/9//3//f/9//3v/d/93/3c7W68hCwl1Nr9r/3v/e/9//n//f/9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97/3f/d11bbhVvEW8RTQ1uFfEl2EZ8V/9z/2//c/9v/2//b/9nMzJMFfpS/3v/e/9//3//f/9//3//f/9//3//f/9//3//f/9//3//f/9//3//f/9//3//f/9//3//f/9//3//f/9//3//f/9//3//f/9//3//f/9//3//f/9//3//f/9//3//f/97/3//f/9//n//f/9//3//e/9z/3NuISwVGlf/e9x723/+f/9//3//c/9rn1t3MpAVkBnYRv9z/3v/f/9//3//f/9//3//f/9//3//f/9//3//f/9//3//f/9//3v/f/9//3//f/9//3//f/9//3//f/9//3//d/93/3e/ZxMuCwk0Mv9v/3v/f/9//n//f/9/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97/3//e/97/3v/e/9v/2s6U1Q2jRlMEW0V0CHYPlxPvlf/X99bn1N3Li0JdTrfb/93/3//f/9//3//f/9//3//f/9//3//f/9//3//f/9//3//f/9//3//f/9//3//f/9//3//f/9//3//f/9//3//f/9//3//f/9//3//f/9//3//f/9//3//f/9//3v/f/9//3/+f/5//n//f/9//3/fc/93sCkLERI2/3f+f/5//n//f/9//3//d/93/3MaT68hbRVUNr9j/2//b/93/3v/e/9//3//f/9//3//f/9//3//f/9//3//f/9//3//f/9//3//f/9//3//f917/3//f/9//3v/f/97/3ffZ7EhDAm4Qv9v/3v+f/5//n//f/97/3v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v/e/93/3f/c/9vOlcyMisRTRVtFUwNbQ3RGW4NTgmxHZ9j/3v/e/97/3//f/9//3//f/9//3//f/9//3//f/9//3//f/9//3//f/9//3//f/9//3//f/9//3//f/9//3//f/9//3//f/9//3//f/9//3//f/9//3//f/9//3//f/9//3v/f/9//3/+f/9//n//f/9//3//dzQ6yQyvJf93/3//f/9//3//f/9//3//e/97/3ffa3U+jyGwIdhCnl//c/9z/3v/f/9//3//f/9//3//f/9//3//f/9//3//f/9//3//f/9//3//f/9//3//f/9//3//f/9//3//e/97/3eeX7AdDAkbT/93/3/+f/5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e/9//3e/b3VC8TFtHY4h0CVUNjtT/2//d/97/3v/f/9//3//f/9//3//f/9//3//f/9//3//f/9//3//f/9//3//f/9//3//f/9//3//f/9//3//f/9//3//f/9//3//f/9//3//f/9//3//f/9//3//f/9//3//e/9//3//f/5//n/+f/9//3//f/97/3vYUo4llUb/e/97/3//f/9//3//f/5//n//f/9//3v/e3xfVDKPGbAZ2D6/X/9z/3v/e/9//3//f/9//3//f/9//3/+f95//3//f/9//3//f/9//3//f/9//3//f/9//3//f/9//3//f/97/3P6RpAVTg1+V/93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97/3v/e/97/3f/d/93/3v/e/9//3//f/9//3//f/9//3//f/9//3//f/9//3//f/9//3//f/9//3//f/9//3//f/9//3//f/9//3//f/9//3//f/9//3//f/9//3//f/9//3//f/9//3//f/9//3//f/9//3//f/5//3/+f/9//3//f/9//3uea/93/3f/e/97/3//f/9//3//f/5//n//f/9//3v/d/9vPFPRIY4Z0SW3Rr5n/3v/e/9//3//f/9//n/+f/9//n/+f/5//3//f/9//3//f/9//3//f/9//3//f/9//3//f/9//3//f/97/2vSHU8JeDL/c/97/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97/3//f/9//3//f/9//3//f/9//3//f/9//3//f/9//3//f/9//3//f/9//3//f/9//3//f/9//3//f/9//3//f/9//3//f/9//3//f/9//3//f/9//3//f/9//3//f/9//3//f/9//3//f/5//3/de/9//3//f/9//3v/e/97/3v/f/9//3//f/9//3//f/9//3//f/97/3f/e/93/2+XQvItTRnQJflO/2//c/973nf/f/9//3/+f/1//X//f/9//3//f/9//3//f/9//3//f/9//3//f/9//3//f/9//n//f/9v+kIuBbIVG0v/d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n//f/9//3//f/9//3//f/9//3//f/9//3//f/9//3//f/9//3//f/9//3//f/9//3//f/9//3//f/9//3//f/9//3//f/9//3//f/9//3//f/9//3//f/9//3//f/9//3//f/9//3//f/9//3//f/9//3//f/9//3//f/97/3v/e/9//3//f/9//3//f/9//3//f/9//3//f/9//3v/e/97/3u/a9hKryFtFTIufFv/c/9//3//f/9//3//f/9//n//f/9//3//f/9//3//f/9//3//f/9//3//f/9//3//f/9//3//d/9rVi5wERQq/2//f/5//n/+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97/3v/e/97/3f/e/97/3v/e/9//3//f/5//n/9f/5//3//f/9//3/+f/9//n//f/9//3//f/9//3//f/9//3//f/9//3//f/9//3//f/9//3//f/9//3//f/9//3//f/9//3//f/9//3//f/9//3//f/9//3//f/9//3//f/9//3//f/9//3//f/9//3//f/9//3//f/9//3//f/9//3//f/9//3//f/9//3//f/9//3//f/9//3//f/9//3//e/97/3v/d51jUzaNGdAhtkL/c/97/3//f/9//3//e/9//3//f/9//3//f/9//3//f/9//3//f/9//3//f/9//3/+f917/3//d99j0R1vEftK/3P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e/97/3v/f/97/3//f/9//3//f/5//3/+f/9//3//f/9//3/+f/9//3//f/9//3//f/9//3//f/9//3//f/9//3//f/9//3//f/9//3//f/9//3//f/9//3//f/9//3//f/9//3//f/9//3//f/9//3//f/9//3//f/9//3//f/9//3//f/9//3//f/9//3//f/9//3//f/9//3/+f/9//3//f/9//3//f/9//3//f/9//3/+f/9//3//f/97/3v/d/9zfVuWOq8dMzbYTr9v/3v/f/93/3v/e/9//3//f/9//3//f/9//3//f/9//3//f/9//3//f/9//3/+f/9//3v/c9hCbxGRGf9r/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/+f/5//3//f/9//3//f/9//3//f/9//3//f9573nv/f/9//3//f/5//3/+f/9//3//f/9//3//f/9//3//f/9//3//f/9//3//f/9//3//f/9//3//f/9//3//f/9//3//f/9//3//f/9//3//f/9//3//f/9//3//f/9//3//f/9//3//f/9//3//f/9//3v/f/9//3/+f/9//3//f/5//3/+f/9//3//f/9//3//f/9/3nv/f/9//3//f/9//3//f/97/3v/e/9732saT9Ahrx3xJflK32v/d/97/3//f/9//3//f/9//3//f/9//3//f/9//3//f/9//3//f/9//3/+f/9//3v/bzUqTw08T/9v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5//3//f/5//3//f/9//3//f/9//3//f/9//3//f/9//3//f/9//3//f/9//3//e/97/3P/a5Y6bRVtFXQ6W1vfc/9//3//f/9//3//f/9//3//f/9//3//f/9//3//f/9//3//f917/3/+e/9//3M8S28RuDr/a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51ndD5MGW0dt0b/c/9//3//f/9//3//f/9//3//f/9//3//f/9//3//f/9//X/9e/57/3v/d/9zv2OPGREq/2//d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WN1PvEp8S11Qlxj/3//e/97/3//f/9//3//f/9//3//f/9//3//f/5//nv/f/97/3v/c/9vTBmvId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e/93/3dcX5Y+cBXSHXc2n1//a/9z/3P/d/97/3//f/9//X/9f/x//X/df/9//3//f/97/3v/dxIyLBWeZ/93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3f/b15PVyqQEZAV2D7fY/9z/3P/e/97/3/+f/5//X/8f9t7/3/ff/9//3//f993/3vxMU0dnmf/e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a99j2ULxIU0Rrx11OjtT/2//c/93/3f+d/97/nf/e/9//3/fe/9//3v/d/93dUIsFZ9n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e997/3v/f/97/3P/b/9z32e3Rm0dTBWOHREu10bfZ/9v/3P/b/9v/2//e/97/3//d/97/3f/d1U6CxF9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nf/f/57/3//e/97/3v/d/hSzymOHY8ZkBkUIlYqujIdQ79Xnlv/a/9r/2v/a/9rfVfxJW0Zv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e/9332uXPrEdkRXSGXAJcAmQEa8ZrRkyKhEilTaVNvIhTA0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1xb2EaWPjQyEirwIe8dzx3PGY4VbRFtFc8hvmP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f/e/93/2//a/9nfFcZS9hGfFv/a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97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957/3//f/9//3//f/9/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vXf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/9//3//f/9//3//f/9//3//f/9//3//f/9//3//f/9//3//f/9//3//f/9//3//f/9//3//f/9//3//f/9//3//f/9//3//f/9//3//f/9//3//f/9//3//f/9//3/+e/9//nv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</Object>
  <Object Id="idInvalidSigLnImg">AQAAAGwAAAAAAAAAAAAAAAYBAAB/AAAAAAAAAAAAAAAAIAAAjw8AACBFTUYAAAEApEACAME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kVjImvAHCLrwAd26l36AAAADCJrwAAAAAAAwAAAAAAAAACAAAAYDY7FQEAAAAwmSsVAAAAAOgL2xr8vc4AAQAAANgY2xoAAAAA6AvbGtMNjlwDAAAA3A2OXAEAAAB4tW0V4J/EXBuvi1zZA/NtbwsSnMCZ2ADgiq8ASdqpdwAArwACAAAAVdqpd9iPrwDg////AAAAAAAAAAAAAAAAkAEAAAAAAAEAAAAAYQByAGkAYQBsAAAAAAAAAAAAAAAAAAAAAAAAAGZB+HYAAAAAVAbJfwYAAACQiq8A5F3udgHYAACQiq8AAAAAAAAAAAAAAAAAAAAAAAAAAADQ66AQZHYACAAAAAAlAAAADAAAAAMAAAAYAAAADAAAAAAAAAISAAAADAAAAAEAAAAWAAAADAAAAAgAAABUAAAAVAAAAAoAAAAnAAAAHgAAAEoAAAABAAAAqyr5QY7j+E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ed/97/3//e/9/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e/93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97Ol8SOq8tt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dzM+jyUsFUwdv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39VOsoE7ARPFVxf/3v/f/9//3//f/9//3/ee/9//3//f/9//3//f/9//3//f/9//3//f/9//3//f/9//3//f/9//3//f/5//3//f/9//3//f/9//3//f/9//3v/f/x//H//e99v/2//d/97/3/9f/5//3//f/97/3//e/9//n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2+xIQ0F7AR2Pv97/3//f/9//3//f/9//3//f/9//3//f/9//3//f/9//3//f/9//3//f/9//3//f/9//3//f/9//3//f/9//3//f/9//3//f/9//3//f/9//3/9f/17W18SLjQuv2P/f917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93XVsNDcsEbx3/c/97/3//f/97/3//f/9//3//f/9//3//f/9//3//f/9//3//f/9//3//f/9//3//f/9//3//f/9//3//f/9//3//f/9//n//f/9//3/+f/9//3v/dxxPcREOBdtC/3P/f/9//3//f/9//3//f99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/9zVjbrBC0RG1P/e/9//3//f/9//3//f/9//3//f/9//3//f/9//3//f/9//3//f/9//3//f/9//3//f/9//3//f/9//3//f/9//3//f/9//n//f/5//n/+f/9//3e/X7MZDwFxFd9v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e79nTRUMCdIl/2//d/97/3//f/9//3//f/9//3//f/9//3//f/9//3//f/9//3//f/9//3//f/9//3//f/9//3//f/9//3v/f/97/3//f/9//3//f/5//3//f/97/281Lu0ELg2e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d3Y+DQlODV1T/2//e/9//3//f/9//3//f/9//3//f/9//3//f/9//3//f/9//3//f/9//3//f/9//3//f/9//3//e/9//3v/d/93/3//f/9//3//f/9//3v/e/9vXVMuDesEd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f/b3AVLwn0IT1T/3P/f/9//3//f/9//3//f/9//3//f/9//3//f/9//3//f/9//3//f/9//3/9f/5//n//f/9//3//e/93/3P/d/9z/3P/c/9z/3P/c/9z/2//Z/9n9B0tBW4Rflv/c/97/3v/f/9//3/+f/5//n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d3Nu0ADgFYMr9n/3v/f/5//3//f/9//3//f/9//3//f/9//3//f/9//3//f/9//3//f/9//n/+f/5//3//f/9//3v/c99rfV87U/lK+Uq4QpY+VDZ2OnY62UJ4NrIVLwUvCVYy/3P/c/97/3v/f/9//3/+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97n1twDS8BcA2XQv933nf/f/9//n//f/9//3//f/9//3//f/9//3//f/9//3//f/9//3//f/9//3//f/9//3v/d1xbuEZuGW4VThFODS0NThEtEU4V7AxwGe4IURXOAO4AEAUwCRcqNjI9V79n32//d/93/3v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e/9vVi5RCVAFVjL/c/9//3//f/9//3//f/9//3//f/9//3//f/5//3//f/9//3//f/9//3//f/9//3v/d/9zt0qwIeoIThWPGRMqVTKXOpc6lz53PvxSu0qaRppCFi7uBM4AzwAQAVENUBFwGfMt2Uq/Z/9z/3v/f/9//3v/e/9//3//f/9//3//f/53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X/+f/5//3//cxxLLwUOAZEVPVP/d/9/3nv/f/9//3//f/9//3//f/9//3//f/9/3nv/f/9//3//e/97/3P/b/9vO1OQISwRDBGwJZ9j32//c/93/3f/d/93/3v/f/97/3v/e79rNjIwCXIJUgXcNjYq0yFvEU4NkRVWLl1X32v/b/9z/3P/d/93/3ved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+f/9//3ufX5ERDgFxDRUq/3f/e/9//3//f/9//3//f/9//3//f/9//3//f/9//3//f/97/3//d/9v/2u5Po8ZbhWPHfpO/3P/d/93/3v/e/9//3v/f/9//3/fe/9//3//e/pKcBEvAdUVn0//Y79bPE80LrAZTQ1vERMm+kaeX/9v/2//d/93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97/3MVKlAJcQmREf9r/3f/f/5//3//f/9//3//f/9//3//f/9//n//f/9/33f/d/93/3N/V9MdTg1OEXU6/2//d/97/3v/e/9//3//f/9//3//f/97/3v/e/9//3f/bzUqTwUuAZgy/2v/c/93/3e8axhP0CGwFW4RsBnyIZY2XFP/a/9z/3f/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932kZPCVEFcQn/Y/9z/3/+f/9//3//f/9//3//f/9//3//f/9//3//f/97/3f/expTLg1QEU4NuD7/c/93/3v/e/9//3//f/9//3//f/9//3//e/97/3//e/97/3M8S7EVLQGxFb9j/3f/f/5//3//d/9vfVe3PhMqsB1OEY8Z0SGXPn1f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35fshkQAVEF/EL/b/97/n//f/9//3//f/9//3//f/9//3//f997/3v/d/932E6wIQwN8yV+X/9z/3f/f/97/3//f/9//n//f/9//3//f/9//3//f/5//3//f/97n182Jg8BUA2YPv9z/3v/f/97/3//e/97/3v/d55j2EbRIS4NkBXTIVYu+0afW/9r/2v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d3c2UgkxATcm/2v/e/5//3//f/9//3//f/9//3//f/9//3//f/97/3sZV20d6ghWNp9f/3P/d/97/3//f/9//3//f/9//3//f/9//3//f/9//3//f/5//3//f/9z20K0ERABLg2fY/9//3//f/9//3//f/9//3//f/93/2+fX5g6sh1ODW8R0R0TJjtL/2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efX3INUgWzEftC/3P/f/5//3//f/9//3//f/9//3//f/9//3//f/93VD7pCCwRn1//a/9v/3P/c/93/3f/f/97/3//f/9//3//f/5//n//e/97/3//f9x//X/fd79jkwlzATAFPU//e/9//3//f/9//3//f/9//3//f/97/3//e/9zXF+WPo8ZTRFvEdIhdzZ+W/9v/3P/c/97/3v/f/9//3//f/9//3v/f/97/3v/e/9//3v/f/9//3//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2/1HTABcgn0Hd9n/3v/f/5//3//f/9//3//f/9//3//f/9//3//e/hSsCVuGfIpMzK3Rnxf/3P/c/97/3v/f/97/3//f/9//3//f/9//3//e/9//3/9f9x//3//b3kmlAVyCXcy/3f/f/9//3//f/9//3//f/9//3//f/9//3//f/97/3f/c11XdjaxGS4JLQ3yJdlG32f/c/93/3v/e/97/3//f/9//3f/e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e/9z2z5QBVAFcQ08T/9z/3//f/9//3//f/9//3//f/9//3//f/9//3v/e51nXFu2RhIybR2vJVM6GVeea/93/3f/e/97/3v/d/97/3v/f/97/3//f/5/3H/9f/9//3P9PpMJLwGxFVxb/3v/f/9//3//f/9//3//f/9//3//f/9//3//e/97/3f/d/9v32v6ShMqDAksDZAdNS65Ql5b/2//d/93/3v/f/9//n/+f/1//X/9f/5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c/9n9CEvAbIRVy6/Y/9//3//f/9//3//f/9//3//f/9//3//f/9//3v/d/93/3f/c99vGltUQq8pzy3xNfhSnmv/e/93/3v/e/97/3v/f/97/3/+f/5//n//f/9zn1fTFS8BcA13Ov93/3//f/9//3//f/9//3//f/9//3/+f/9//3//e/9//3v/e/9z/3P/b79juULRIS0NThFvGfIp2Ea/a/93/3//f/9/3Xfce/x//n/+f/9//3//f/97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P/b/tGDgGSCZMNmTb/b/97/3v/f/9//3//f/9//3//f/9//3//e/97/3v/e/97/3//e/9//3vfc/hSMz5MHa8pEjLYSn1f/2//c/9z/3f/f957/n//f/9//3v/c/9rNSpwCZENsRWfX/97/3//f/9//3//f/9//3//f/9//3//f/9//3/ee/9//3//f/97/3//e/9332+/Z5Y+bhlNEW4VsB01MtlGnmP/b/93/3v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e/Y7IVMAHWEbQRnl//d/97/3//f/9//3//f/9/3n//f/9//3//f/9//3//f/9//3//f/9//3v/e/9332+3StApbh3QJXU+nV//c/93/3v/f/9//3//e/97/3P/c7g+9RlQAXEFdzL/e/9//3//f/9//3//f/9//3//f/9//3//f/9//3//f/9//3//f/9//3//f/97/3f/d/9vn2N2OpAZLQ1OEbEduUK/Y/93/3f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/f/97/3N3MlEF1g2UCbg6/3P/c/93/3v/f/9//3//f/9//3//f/9//3//e/9//3//f/9//3//f/9//3v/e/93/3v/c31jdT7QJbAlMzY6W51r/3v/f/97/3v/d/93/3O/XxUecQFyAbMVn2P/f/9//3//f/9//3//f/9//3//f/9//3//f95//n/+f/9//n//f/9//3/+f/9//3v/f/97/3ffa31bVjJvEU8J1BmyGbk6n1v/b/9z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9//n//f/93+0ZxCZUFlAU1Jv9n/3P/d/9//3//f/9//n//f/9//3//f/9//3//f/9//3//f/9//3//e/9//3v/f/97/3v/c/93/3NcWzI2MjZSPrVOOl//c/93/3f/c/93/294KtUJlAGTCTxP/3v/f/9//3//f/9//3//f/9//3//f/9//3//f/9//3//f/9//3//f/5//3//f/9//3//f/97/3f/c/9rv1v8QhUmkRFPDZAVNC5cV/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v/f/9//3/+f/5//3//e99nkRF0AfcRkg13Mv9v/3f/e/9//3//f/9//3//f/9//3//f/9//3//f/9//3//f/9//3//f/9//3//f/9//3//e/97/3v/e/9zGFMQNvAxNDbZSn1f/3P/c/9vf0uTBdYFcwHTHb9r/3/+f/9//3//f/9//3//f/9//3//f/9//3//f/9//3//e/97/3v/f/9//3//f/9//n//f/9//3//e/97/3f/d55blzpuFQwNLQ3zJdpCn1vfZ/9v/3P/d/97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9//3//b5g2lAnXDRca8x1cU/9z/3v/e/9//3//f/9//3//f/9//3//f/9//3//f/9//3//f/9//3//f/9//3//f/9//3//f/9//3v/d/9z/3vfb9lK8inxLVQ6W1u/Y99XtA3WCZQFtBXaRv9//n/+f/9//3//f/9//3//f/9//3//f/9//3//f/9//3v/d/97/3v/f/9//3//f/9//3//f/9//3//f/9//3v/d/9z/29+W3Y2bxVOEW8R0iFVMjxT32v/d/93/3v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9//3ffY5INlAVaIrMNVS7/b/93/3v/f/9//3//f/9//3//f/9//3//f/9//3//f/9//3//f/9//3//f/9//3//f/9//3/+f/9//3v/e/93/3v/c79r2E5TOs8pEi77QlgitQmVCTEB9SH/d/9//3//f/9//nv/f/9//3//f/9//3//f/9//3//f/9//3//f/9//3//f/97/3//f/9//3//f/5//n/9f/5//3//f/93/3v/c75nlj6wIQwJcBVvEZAVNS5+U/9n/2//e/9//3v/f/9//3//f/9//nv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9//29XKlEBWh7VEdMZn1v/d/9//3//f/9//3//f/9//3//f/9//3//f/9//3//f/9//3//f/9//3//f/9//3//f/5//3//f/97/3v/e/97/3v/d/97/3f/d9dKVTL0IVAFtQ1zBZMRfl//e/9//3v/f/9//3/fe/9//3//f/9//3//f/9//3//f/5//3//f/9//3//f/97/3//f/9//3//f/5//n/+f917/3//f/97/3//d/93/3OfX3c6kBlODXARkBE1JtlC/2//d/97/3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3/+e/97XVOSEZQF9xGSDT1P/3f/f/9//3//f/9//3//f/9//3//f/9//3//f/9//3//f/9//3//f/9//3//f/9//n//f/9//3//f/9//3v/e/9//3//f/97/3f/d/9zn1/THVAFUwUxAbk6/2v/b/93/3f/e/97/3//f/9//3//f/9//3//f/9//X/9f/1//n/+f/9//3//f/97/3//e/9//3//f/9//3//f/9//3/+e/57/3//f/9//3f/d/9z32e3Pm8RLgWyFfMpdjr6Tr9n/2//c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f/5//3//f/9zVy5zBdcNkg37Qv93/3//f/9//3//f/9//3//f/9//3//f/9//3//f/9//3//f/9//3//f/9//3//f/9//3//f/9//n//f/9//3//f/9//3//f/97/3f/e99vfluyGdgVVAEOAXcyv1//a/9z/3f/f/97/3//f/9//3//f/9//3//f/5//X/+f/5//3//f/9//3//f/97/3//f/9//3//f/9//3//f/9//3//f/9//3/+f/9//3//e/9z/3P/a15TNCqwGW8VkBnyJbhCfVv/b/9z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n//f/9//3//e/9//n/+f/5//3//d15TkwW2CVEFdzLfb/9//3//f/9//3//f/9//3//f/9//3//f/9//3//f/9//3//f/9//3//f/9//3//f/9//3//f/5//n//f/9//n//f/9//3//e/93/3v/f/97FC7XEVwaUgFQBdMZFSq4Qt9n/3f/f/97/3//f/9//3//f/9//3//e/97/3v/f/9//3//f/9//n//f/9//3//f/9//3//f/9//3//f/9//3//f/9//3//f/9//3//f/9//3v/d/93vl8bRxQmbxFODdIhdjYaS79j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+f/9//3//f/9//3//f/9//n//f/9//3/fa7MNlAVRBbIVXVf/c/9/3nv/f/9//3//f/9//3//f/9//3//f/9//3//f/9//3//f/9//3//f/9//3//f/9//3//f/5//3//f/9//n//f/9//3v/e/9//3//f/tO9hmdJtcN1RH9Oro6VTJUOnVGOmP/f/97/3//f/9//3//f/9//3v/e/97/3//f/9//3/+f/9//n//f/9//3//f/9//3//f/9//3//f/9//3//f/9//3//f/9//3//f/5//n/+e/9v/2v/a55buD6xIW4VTRGwIRMy2Ep9X/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sVIpMJkwnVEfQZn1v/d/9//n/+f/9//3//f/9//n//f/9//3//f/9//3//f/9//3//f/9//3//f/9//3//f/9//3//f/9//3//f/9//3//f/9//3v/e/97/3P/bxQqeS4fN5MFNyb/a/9vvWvYVvA1ril0Pl1b/3P/c/93/3f/f/9//3//f/9//3//f/9//3/+f/9//3//f/9//3//f/9//3//f/9//3//f/9//3//f/9//3//f/9//3//f/9//3//e/97/3v/e/9332/YThIuTBUsES0NsRk0KvpCv1f/a/97/3//f/9//3//f/97/3//e/97/3v/f/9//3/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XU/TFbQNlAXUET1H/3P/e/9//n//f/9//3//f/9//3//f/9//3//f/9//3//f/9//3//f/9//3//f/9//3//f/9//3//f/9//3//f/9//3//f/97/3//e/97/3PYSrEd3DK0CbMV/Er/d/93/3/fc/hSMjbRJVU2fF//c/97/3//e/9//3//e/97/3//f957/3//f/9//3//f/9//3//f/9//3//f/9//3//f/9//3//f/9//3//f/9//3//f/9//3//f/9//3//f/97/3v/c/9vO1M0Lm4NLAVNCfIdVCpbV51n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uTaSCZMF1Q14Kv9r/3v/f/9//3//f/9//3//f/9//3//f/9//3//f/9//3//f/9//3//f/9//3//f/9//3//f/9//3//f/9//3//f/9//3//f/97/3v/d/93vmewHbwyvS5QCfQl/2//d/93/3v/d99vGldVPtAp8DGVSnxn/3v/e/97/3v/e/9//3//f/9//3//f/9//3//f/9//3//f/9//3v/f/9//3//f/9//3//f/9//3//f/9//3//f/9//3//f/9//3v/f/97/3v/d/93/2/fZ1xTlzqwHS0JUAnTFZgyf1f/a/9z/3f/f/9//3/+f/5//n/+f/5//3/+e/97/3v/f/9//3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c59XUAVyARgakw1/W/93/3//f/9//3//f/9//3//f/9//3//f/9//3//f/9//3//f/9//3//f/9//3//f/9//3//f/9//3//f/9//3//f/9//3//f/97/3v/d/93lzpYIj8/sxFPDRtP/3f/d/93/3//e/97/3ffc/lWETpsIXRGfGP/e/93/3f/e/9//3v/f/9//3//f/9//3//f/5//3//f/9//3//f/9//3//f/9//3//f/9//3//f/9//3//f/9//3//f/9//3//f/97/3//e/97/3f/d/9vv2teU1gq1BFQBW8NEya3Qn1f/3P/f/97/nv/f/9//3//f/5//3//e/9//3//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3ARUQV6IvYVdzL/b/97/3/+f/9//3//f/9//3//f/9//3//f/9//3//f/9//3//f/9//3//f/9//3//f/9//3//f/9//3//f/9//3/+f/9//3//e/97/3v/e55fsxEfN5kuTgWxGd9n/3P/e/9//3/+f/9//3v/e75rfGMzOvExVD59Y/93/3f/d/9//3v/f/9//3//f/9//3//f/5//3/+f/9//n//f/9//3//f/9//3//f/9//3//f/9//3//f/9//3//f/9//3//f/97/3//f/9//3//f/9//3f/b59f2UI0LpAZbxWQGfMlFC48U/9v/3P/d/97/3v/f9x7/X/9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N3MlAFmyb+MtQZn1//e/9//3/+f/9//3//f/9//3//f/9//3//f/9//3//f/9//3//f/9//3//f/9//3//f/9//3//f/9//3//f/9//3//f/9/3nv/f/97/3vfb/QdeSafT/QZLgW6Pv9z/3v/f/9//n/9f/9//3//e/93/3d9X3VC0CkSNvhS33P/e/9//3v/f/9//3//f/9//3//f/5//3/+f/9//3//f/9//3//f/9//3//f/9//3//f/9//3//f/9//3/+f/9//3//f/9//3//f/9//3//f/9//3v/d/93/3O/Y9lCFCaQFZAVbxXRIVU2PFPfZ/93/3f/e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G0svBbUJ/zL2FXcu/2//e/9//n/+f/9//3//f/9//3//f/9//3//f/9//3//f/9//3//f/9//3//f/9//3//f/9//3//f/9//3//f/9//3/+f/9//3//f/97/3dWLrINPj/8OjAF0x3fZ/93/3v/f/x//X/df957/3f/d/93/3f/d99v107wNfAxlUa+b/93/3v/e/97/3//e/97/3//f/5//3//f/9//3//f/9//3//f/9//3//f/9//3/ee/9//3//f/9//3//f/9//3//f/9//3//f/9//3//f/9//3//e/97/3v/e/9z32u3RvEpLQ1ODXAR9B26Mp9X/2//d/9z/3f/e/9//3v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nkRVyBZwmHzuzFd9n/3f/f/5//n//f/9//3//f/9//3//f/9//3//f/9//3//f/9//3//f/9//3//f/9//3//f/9//3//f/9//3//f/9//3//f/9//3//f/97fldwCXgmv09xBU8FfVf/c/9//n/9f9x//3//f/9//3v/e/93/3v/e/97/3c6X1NC0DFUQjpfvm//e/97/3v/e/9//3//f/9//3//f/9//3//f/9//3//f/9//3//f/9//3//f/9//3//f/9//3//f/9//3//f/9//3/+f/9//3/+f/9//3//f/9//3//f/97/3v/c99nHEtWKpERcQmxEfIhVDL6Sp5f/3P/d/97/3v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v/d/9zNC5ODTUq/18UJvMp32f/d/9//3//f/9//3//f/9//3//f/9//3//f/9//3//f/9//3//f/9//3//f/9//3//f/9//3//f/9//3//f/9//3//f/9//3v/e/93VTaQFT5P/2sbRy4FNi7fc/9//3//f/9//3//f/9//3//f/9//3//f/9//3//f/9//3//f/9//3//f/9//3//f/9//3//f/9//3//e/9//3v/e/93/3v/d/933286W3RC8TXQMRE2VEIaW75v/3v/e/97/3v/e/97/3//e/9//3//f/9//3//f/9//3//f/5//3/+f/9//3//f/9//3//f/9//3//f/9//3//e/9//3v/e/97/3/+f/5//n//f/9//3//d/93/3P/b79fGkcTIm4NkBE0Ipk6n1//a/9z/3P/f/9//n/9f/1//X/+f/1//n//f/9//3v/e/97/3//f/9//3//f/9//3//f/9//3//f/9//3//f/9//3//f/97/3//f/9//n/+f/5//3//c55bUAkOAdIh/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fe/9//3//f/9//3//f/9//3//f/9//3u+b24ZcQW8JjketBl/W99z/3//f/5//3//f/9//3//f/9//3//e/97/3v/f/9//3//f/9//n/+f/5//n/9f/1//X/+f/9//3//f/9//3//f/9//3//f/97/3s6WywZXFf/a59XkBEtCVtb/3v/e/97/3f/e/9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93/3OfY/lK8ilwEfYVOBaaKn9P/2f/b/93/3v/f/9//3//f/9//3//f/9//3//f/9//3//f/9/33NdWy0R0iV+X/93/3v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39UOnAFtAm9LrUVFy6/a/9//nv+f/5//3//f/9//3//f/9//3//e/9//3//f/9//3//f/9//n//f/5//n/9f/5//n//f/9//3//f/9//3//f/9//3//f/9/vm/xMZY+/2f/Z5kyTg11Pv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zn2P1HdQRshGxFVQuO0//b/93/3v/e/9//nv/f/9//3//f/9//3//f/9//3//f/97/3P6Tk4V8y2fZ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+f/5/3X/ef/5//3//f/9//3v/e/93XFtwCVEB3jZbLg8NHVf/e/9//n/+f/9//3//f/9//n/+f/5//n/+f/9//3//f/9//3//f/9//3v/e/93/3f/d/93/3//f/9//3//f/9//3//f/5//3//e/932ErQIfhC/2e/W5Adbhme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M8VxMurx1uEY8V8yG5Ot9j/2v/b/93/3v/f/5//n//f/9//3//f/5//n//f/9//3cTMk0Vlz7/b/9z/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d/93/3P/c/9reCpxATki3jq0HbMlv2v/e/9//n//f/9//3//f/5//n//f/5//3//f/9//3//f/9//3//f/9//3v/e/93/3f/d/9//n//f/9//3//f/9//3//f/9//3v/d79nsB3xIf9j/280Mk4Rdj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v+krSHXARshXSHbc6v2P/c/97/3//f/5//3//f/9//n//f/5//3//f/97vmczMm4Z+U7/b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/93/3OeX39bPU9/V15Tf1N/U59b32P/Zx0/1A1SBZ0ynTZxFfpK/3P/d/97/3v/f/9//3//f/9//3//f/9//3//f/9//3//f/9//3//f/9//n//f/5//3/+f/9//3//f/9//3//f/9//3//f/9//3//c1U2ThF/V/9zPFuRGbIZ32f/e/1//n//f/9/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e/93/3N9V3Y2sBmQGdEhdjo7U99r/3P/d/9//3/+f/9//3//f/9//3v/c/9zGlNNGY4dXF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e/97W1uXQlUykBkuCXANcA1wDS4Fbw2QEdIdNSZXJnIFUgG2Eb42lBW6Ov9r/3P/c/97/3v/f/97/3//e/9//3//f/9//3//f/9//3//f/9//3//f/9//n//f/9//3//f/9//3//f/9//3//f/9//3//f/9//3caU5AZuUL/e/93Vy4vCbhC/3f+f/5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d/97/3f/c99r+k40MrAh0SEULhtLn1//c/97/3//f/9//3//f/97/3v/d/9zuEZMFfIt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fluYPm8V6wQuDQ0JsRmPEW8RTQlNCS0FTQktBU4JcQlyDTEBEQF1DVMF9xk/R39Tv1/fZ/9v/2//c/9z/3f/f/9//3//f/9//3//f/9//3//f/9//3//f/9//3//f/9//3//f/9//3//f/9//3//f/9//3//e/9332vyKRMu32v/cz1PLg1uFb5n/3v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957/3//e/9//3dcWxMubxGRETcm/Dp/U/9j/2//d/9//n/+f/1//nv/f/97EjIsEbg+/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t+W9MdDgnsBLEZVjb7Sv9r/2//Z/9r/2f/Z99jn1s9T3g2eDKTERABMgEyAXQFcwWSDZER0RnyJVU22EZ9W79n/3v/e/97/3v/e/97/3//e/9//3//f/9//3//f/9//3//f/9//3//f/9//3//f/9//3//f/5//3v/e/93lkKOHTtX/2//a48ZKw3Y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f/b39XmTbUFbIJNiI8R79f/3f/e/9//X/+f/5//3//e1tbLBFvFf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oOAZEVX1Pfa/9z/3v/f/57/3v/e/97/3f/e/93/3f/c/9zv195Nu8AMgESAREBEAEOAZAVLQ1NDS0NTRGQFdQZOCabLv06HUNeT79b/2f/a/9z/3P/d/93/3v/e/9//3//f/9//3//f/9//3//f/1//n/9e/9//n//f95vriXRId9f/2/5TisVjiGdY/93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97/3f/d/9z/2u5NhUejxHSIZdCfWP/d/9//nv/f/97/3v/b5Y+LQ3SIX1f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9IhDgH1IZ9f/3P/d/9//nv/f/1//n/+f/9//3//f/97/3//e/93n2OzGTIJMgkxBTEJNyq/W11T2UYSKm4ZLQ1wCXEFkg2SDbIRkA1vDW0N8SVUMvpKfVvfa/9v/3f/d/97/3v/e/97/3//e/9//3//f/5//n//f/9//3//f5VCTgkbQ/9zvmeNHSsRtz7/b/93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v/f/93/2u/XzxPdjbRJa8hNDa3Rv9z/3f/d/9z/3P/a3Y26wSwJX1j/3v/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388V9IhDAnzKTtT/2//c/93/3f/f/9//3/9f/1//H/8f9x7/X//f/93FC4vDc4A7wTuBJk+/3P/d/93/3ffb/9vnmM7U1U68SWOGY4ZbhWOFW4RkBVPDU4JTwnTFTYmmTL7Sn5f32v/c/9z/3f/d/97/3v/f/97/3//e/93/3d9W3AJFBr/a/9z10YrDdId/2P/c/9//n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v/f/9//3//f/9//n/+f/17/nv/e99vGlN2NtIdkRH0Hds+31//a/9v/3O/Z1U2Cw13Pv9v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dcWxMybhmPGfIl2UKfX/9z/3P/e953/n/9f/1/23/9f/1//3//e9pKLxHuAO4IcR3aSv9z/3v/f/97/3//e/9//3v/e/93/3f/c/9vv2M8UxtHmToUIpERTwlwCU8JTw2QFfIlEypVMnc62kobU11b32v/c/93/3f/c/9v/2e6LnEJflf/b/9v8iFvDT1L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+f/5//X/8f/t//n//e/93/2ufV9s6FR5vDdEduD5+W/9v/3P/ZzUuTw24Pv9v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v/cztXNC5vEU8JsxU2Ih1D32P/b/9z/3v+f/5//n/+f/57/3e/Y3AVDgWTHT1X/3f/f/5//n/+f95733v/f/9//3//f/97/3//e/97/3f/d/93/3ffa1xb+UqXPtEd0RWQDXAJTgVPBU4Jbw0NBdIdVS77Ql5Ln0+/T99T/TazEVYq/2f/Y39PUA1XLv9n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3nv/d/93/3P/c55jdj6PHa8hsB00KhtD/1t/SzciTwnaPv9v/3P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d/9rXVOZNhUishVOCbAZuD7fZ/9z/3f/e/9//3v/e/9z/2cvCe8AkxU+V/93/3/9f/1//n//f/9//3//f/9//3//f/9//3//f/9//3//f/9//3//e/9//3PfZ79bn1deSz1H2jp3LhQmkBVvEU4NTQlvCU4FkAmyEbMRDwFxDZkyf09/U9QdcBFdU/9r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e/9333P4ThIqbhGQETYeHjf/OpMNkhV+V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97/3//e/97/3v/d9hKMzaOHW4V8iGYMj1H31//c/93/2//Y/w+cwkzBREFNzLfb/97/n/9f/5/3n//f/9//3//f/9//3//f/9//3//f/9//3//f/9//3//f/9//3v/e/93/3f/d/93/3f/e/9zfGO3ShM2ryFuGSwNTg1xFVEJEQHxAPcVFyKyGcsAcBXaPn9Tv1//b/9z/3P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//3vfb31bVS5OBdUNOh61DS8B0h1+W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//3//f/9//n//f/9732+3QpEZTglwCW8Nt0KeX11TuDqyFRcinDJSDZIZn2P/e/9//n/+f/9//3v/f/9//3//f/9//3//f/9//3//f/9//3//f/9//3//f/9//3//f/9//3//f/9//3//f/9//3//e/97/3f/c79rf18+T5QVEQFSATAFbxnrCO0Acg2SEW8NEiqVPthKO1e/a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/f/9//3v/c/9vn1fcNtUV1RlQDe0Esh0cT/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v/f/9//n//f/5//X/+f/9//3//cx5LlBUQBZIZv2f/c/5//H/+f/9//3f/b/9z2EavIdApOlf/c/97/3v/f/9//3//f/9//3//f/9//3//f/9//3//f/9//3//f/9//3//f/9//3//d7o6LwkULjpX/3v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zM26wy3Qv9z/2//d917/3//f/9//3//f91//n/+f/9//3f/e/97/3/9f/5//3//f/9//3//f/9//3//f99311LxMVQ2O1P/a/9r/2v/a/9zEzLKDKgMKx2+a/93/3v/f/9//3//f/9//n//f/9//3//f/9//3//f/9//3//f/9//3//f/9//3//f/9//3//f/9//3//f/9//3//f/9//3//f/9//3//f/9//3uXQuwEUA0dR/9r/3vce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tObx3KCG0d32//e/5//3//f/9//3//d/93vmu3Rq8lsCVVNhpP/2//c/93/3v/e/9//3//f/9//3//e/9//3v/f/9//3//e/9//3v/f/9//3/fc3Y+LgmyFTxP/3P/d/97/3//f/9//3//f/9//3//f/5//3//f/9//3//f/9//3//f/9//3//f/9//3//f/9//3//f/9//3//f/9//3//f/9//3//f/9//3//f/9//3//f/9//3//f/9//3//f/9//3//f/9//3//f/9//3//f/9//3//f/9//3//f/9//3//f/9//3//f/9//3//f/9//3//f/9//3//fwAA/3//f/9//3//f/9//3//f/9//3//f/9//3//f/9//3//f/9//3//f/9//3//f/9//3//f/9//3//f/9//3//f/9//3tcYywZbh1+X/9v/3P/f/5//3//f/9//n/+f/5//3//f/97/3v/f/9//n/9f/9//3//f/9//3//f/9//3//e/9zW1sSLrAhtzrfY/9r/3f/d99vjimnDCoZnWv/e/9//3//f/9//3/+f/9//3//f/9//3//f/9//3//f/9//3//f/9//3//f/9//3//f/9//3//f/9//3//f/9//3//f/9//3//f/9//3//f/9//3c1Mg8F1Rn/Z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VG6RDQLb5r/3v/e/9//3//f/5//3//d/97/3eeY1U2sB1NFflKv2f/d/93/3f/f/9//3//f/9//3//f/9//3//f/9//3//f/9//3//f/9//3+eazYqcQ1vEbhC/3f/e/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dUPukMEzJdW/9z/3f/e/9//3/de/5//n//f/9//3//e/9//3//f/5//n//f/9//3//f/9//3//f/9//3v/e/9zGlPQIW4VNC47T/9z33P/d5VKrilTQr1v/3//f/9//3//f/9//3//f/9//3//f/9//3//f/9//3//f/9//3//f/9//3//f/9//3//f/9//3//f/9//3//f/9//3//f/9//3//f/9//3//f/9732txFQ4BmDb/a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b9dO+Fb/e/97/3//f/9//3/+f/9//3//e/97/3f/d1xbt0KOHREu2Erfb/93/3v/e/9//n/+f/1//n/+f/9//3//f/9//3//f/9//3//f/9//3ueY7lCLBFMFflO/3P/d/9//3//f/5//n//f/9//nv/f/9//3//f/9//3//f/9//3//f/9//3//f/9//3//f/9//3//f/9//3//f/9//3//f/9//3//f/9//3//f/9//3//f/9//3//f/9//3//f/9//3//f/9//3//f/9//3//f/9//3//f/9//3//f/9//3//f/9//3//f/9//3//f/9//3//f/9/AAD/f/9//3//f/9//3//f/9//3//f/9//3//f/9//3//f/9//3//f/9//3//f/9//3//f/9//3//f/9//3//f/9//3//e/97328zNuoMdTrfZ/93/3v/f/9//n/+f/9//3//f/9//3//f/9//3//f/9//3//f/9//3//f/9//3//f/9//3f/e/9zfV8TLo8ZbhnXSv93/3v/e/97/3v/f/9//3//f/9//3//f/9//3//f/9//3//f/9//3//f/9//3//f/9//3//f/9//3//f/9//3//f/9//3//f/9//3//f/9//3//f/9//3//f/9//3//e/97+0rLAHARuT7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f/d/9z/3O2RtAt8TFTPnNCGVffc/9//n/+f/5//3//f/9//3//f/9//3//f/9//3//f/9//3v/dztXjiFtGbdC/3P/e/9//3/+f/5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97/3//d/97vmuvJU0Zdj7/b/9z/3f/f/5//n/ee/9//3v/f/9//3/+f/9//3//f/9//3//f/9//3//f/9//3//f/9//3v/e/9zv2d2Pk0V6gyeZ99v/3v/d/9/33f/f/9//3//f/9//3//f/9//3//f/9//3//f/9//3//f/9//3//f/9//3//f/9//3//f/9//3//f/9//3//f/9//3//f/9//3//f/9//3//f/9//n//e99vLREOBVANXlP/c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e/9//3//f/9//3//f/9//3//f/9//n//f/9//3//f/97/3f/f/97/3vfbztbMzqvJY4h0C1cY75z/3v/f/97/3//f/9//3//f/9//3//f/9//n//f957/3//eztbbh0LDVQ2/2//d/9//3//f/9/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d/97XF+PJSwV+kr/b/9//3//f/9//3//f/9//3//f/5//n/+f/9//3//f/9//3//f/9//3//f/9//3//f/9//3v/e/9332uWQiwRdj7/d/93/3v/e/9//3//f/9//3//f/9//3//f/9//3//f/9//3//f/9//3//f/9//3//f/9//3//f/9//3//f/9//3//f/9//3//f/9//3//f/9//3//f/9//3//f/9//nv/e7dCDgUOAVcqPVP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95//n//f/9//3//f/97/3v/c/9z32v6UvEt0S0TNrdKW1/fb/93/3vfc/9//3//f/9//3//f/9//3//f/9//3//d11bjx0LDRMyv2f/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/972E5uIW4ZPFP/d/973nf/f/9//3//f/9//3//f/5//3//f/9//3//f/9//3//f/9//3//f/9//3//f/9//3//f/93v2uPHW4Z/2//d/97/3//f917/3//f/9//3//f/9//3v/f/9//3//f/9//3//f/9//3//f/9//3//f/9//3//f/9//3//f/9//3//f/9//3//f/9//3//f/9//3//f/9//3+9e/9//3//c7IZUQlRBRYmG0+/b/97/3v/d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/f/9//n/de/9//3//f/97/3//d/93/3f/c31b2ELRJW8Z0iXZRp5j/3O/a/93/3f/e/97/3v/e/97/3v/f/97/3v/c31f8ikMDVYyflf/a/93/3v/f/1//n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e/97dUIMEbEhGlP/d/9//3//f/97/3//f/9//3//f/9//3//f/9//3//f/9//3//f/9//3//f/9//3//f/9//3//f/93l0LRJZ5j/3f/f/9//3//f/9//3//f/9//3//f/9//3//f/9//3//f/9//3//f/9//3//f/9//3//f/9//3//f/9//3//f/9//3//f/9//3//f/9//3//f/9//3//f/9//3/+e/9//3t/V1AFcgWTDXAVuEL/b/9z/3f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e/9//3//f/9//3//f/9//3//f/9//3//f/9//3//f/9//3//e/97/3f/c/9v32scU3Y60SWwIY8h0CV1PpZCnmP/d/9z/3f/d/93/3f/e/93/3f/c79j0h0uBbo6/2v/b/97/3/+f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e/97lkJNGW4ZXFf/c/93/3v/f/9//3//f/9//3//f/9//3//f/9//3//f/9//3//f/9//3//f/9//3//f/9//3//f31bsCG3Rv93/3v/f/9//3/+f/9//3//f/9//3//e/9//3//f/9//3//f/9//3//f/9//3//f/9//3//f/9//3//f/9//3//f/9//3//f/9//3//f/9//3//f/9//3//f/97/3v+e/9//2/SHZMJlAlxCZERVi7/a/9r/3P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v/f/97/3v/d/9zXF+3Rq8lsCFvFbEd9CW5Oh1HflPfZ/9z/3P/c/9v/2//Z79bTwmREV1P/2//d/9//H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93l0JvGY8ZXVvfa/97/3//f/9//3//f/9//3//f/9//3//f/9//3//f/9//3//f/9//3//f/9//3//f/9//3//bxMuVTrfa/97/3v/f/9//3/+f/9//3//f/9//3//f/9//3//f/9//3//f/9//3//f/9//3//f/9//3//f/9//3//f/9//3//f/9//3//f/9//3//f/9//3//f/9//3//e/93/3//f/93XVezEbQJeiaaLtMVVi7/Z/9v/3//f/9//3//f/9//3//f/9//3//f/9//3//f/9//3//f/9//3//f/9//3//f/9//3//f/9//3//f/9//3//f/9//3//f/9//3//f/9//3//f/9//3v/f/9//3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9732//c79nG09WMvMhkRWQEW8R0CURLnU+lj4bT59b31+fUzYqLg2XPv9v/3//f9x7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93Ey7rCG8Vflv/c/9//3//f/9//3//e/9//n//f/9//3//f/9//3//f/9//3//f/9//3//f/9//3//f/9//2+XPq8hW1v/d/97/3//f/9//3//f/9//3//f/9//3//f/9//3//f/9//3//f/9//3//f/9//3//f/9//3//f/9//3//f/9//3//f/9//3//f/9//3//f/9//3//f/9//3f/d/9//3/+d/93FCJyCXomn0s3HrIV8yW/Y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+f/9//n//f/5//3/+f/5//n/+f/5//3//f/9//3f/e/93/3f/b99nO1PZSvAx8C2OHU4RbxHTHfQh9CFvFSwVlUb/d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99rsSEMCdIhv2v/e/9//3//f/97/3//f/9//3//f/9//3//f/9//3//f/9//3//f/9//3//f/9//3//f/9z+k5NGdhO/3v/e/9//3//f/9//3//f/9//3//f/9//3//f/9//3//f/9//3//f/9//3//f/9//3//f/9//3//f/9//3//f/9//3//f/9//3//f/9//3//f/9//3//f/97/3f/f/5//3//e11TshWzDV9D/1tXLpAVsCVbX/93/3//e/9//3v/f/9//3//f/9//3//f/9//3//f/9//3//f/9//3//f/9//3//f/9//3//f/9//3//f/9//3//f/9//3//f/9//3//f/9//3/ed/97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/f/9//3//f/9//3//f/93/3f/d/97/3f/e/9332s9U/tCuTpWMvMl8i11Rt5z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c/9rsB0tDfMtv2f/d/9733f/f/9//3//f/9//3//f/9//3//f/9//3//f/9//3//f/9//3//f/9//3//c1xXLBXYSv93/3//f/9//3//f/9//3//f/9//3//f/9//3//f/9//3//f/9//3//f/9//3//f/9//3//f/9//3//f/9//3//f/9//3//f/9//3//f/9//3//f/9//3//e/97/3//f/5//nv/c/pCDgF5Kv9f/2t1Oo4hLBE7V/9z/3f/d/97/3v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ef/5//n//f/5//n/+f/9//3v/f/93/3f/b/9z/3P/c/9333f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/c79nsB1uFfMpfV//d/9//3//f/9//3//f/9//3//f/9//3//f/9//3//f/9//3//f/9//3//f/9//3NcW20Z2E7/d/97/3//f/9//3//f/9//3//f/9//3//f/9//3//f/9//3//f/9//3//f/9//3//f/9//3//f/9//3//f/9//3//f/9//3//f/9//3//f/9//3//f/9//3//e/9//3/+f/9//3vfaxUi7QA8T/9v/3eVQrAdjxnYSt9r/3f/e/97/3//f/9//3//f/9//3//f/9//3//f/9//3//f/9//3//f/9//3//f/9//3//f/9//3//f/9//3//f/9//3//f/97/3//e3xn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//f/97/3f+d/97/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97/3v/c79jFCZPDdIhXFf/e/9/3Xv/f/97/3v/f/9//3//f/9//3//f/9//3//f/9//3//f/9//3//f/9zOlMrFTtX/3f/e/97/3//f/9//3//f/9//3//f/9//3//f/9//3//f/9//3//f/9//3//f/9//3//f/9//3//f/9//3//f/9//3//f/9//3//f/9//3//f/9//3//f/5//n//f/9/3Hv/f/93/3M9SwwFjx2+a/97/3c8T/IdryG3Rr9r/3f/e/9//3//f/9//3//f/9//3//f/9//3//f/9//3//f/9//3//f/9//3//f/9//3//f/9//3//f/9//3//f/9//3//f/97/3sqHa4tGV//f/9//3//f/9//3//f/9//3//f/9//3//f/9//3//f/9//3//f/9//3//f/9//3//f/9//3//f/9//3//f/9//3//f/9//3//f/9//3//f/9//3//f/9//3//f/9//3//f/9//3//f/9//3//f/9//3//f/9//3//f/9//3//f/9//3//f/9//3//f/9//3//f/9//3//f/9//3v/f/9//3//f/9//3//f/5//3//f/9//3//f/9//3//e/9//3//f/9//3/+f/9//3//f/9//3//f/9//3//f/9//3//f/9//3//f/9//3//d/97/3/+f/1//X/de/1//n//f/97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c79jNS5uFdIpGVf/f/9//3v/e/97/3//f/9//3//f/9//3//f/9//3//f/9//3//f/9//3//d/hKbR19Y/97/3v/f/9//3//f/9//3//f/9//3//f/9//3//f/9//3//f/9//3//f/9//3//f/9//3//f/9//3//f/9//3//f/9//3//f/9//3//f/9//3//f/9//3//f/5//3//f/9//3//f/9z/2fyISwVtkb/e/93/2u/WxMq0CEzMjtX/3v/e/9//3//f/9//3//f/9//3//f/9//3//f/9//3//f/9//3//f/9//3//f/9//3//f/9//3//f/9//3//f/9//3v/f/97dErIECshGV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/1//n/+f/9//3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t0pNHSsZ2E7/b/9v/2//c/97/3//f/9//n//f/5//n/+f/5//3//f/97/3v/f/97/2+3Qo4h/3P/e/97/3//f/9//3//f/9//3//f/9//3//f/9//3//f/9//3//f/9//3//f/9//3//f/9//3//f/9//3//f/9//3//f/9//3//f/9//3//f/9//3//f/9//3//f/9//3/+f/9//3//e/9v+kosDbAhv2f/c/93/3PfX7c2bxGQGbhG32//e/9//3/+f/5//3//f/9//3//f/9//3//f/9//3//f/9//3//e/9//3v/f/9//3//f/9//3//f/9//3//f/9//3//f/97dEYrHU0dNDafY/9r/3P/d/9//3//f/9//3//d/97/3v/f/5//n/9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+VbQLU0dEzJ9V/9v/2//e/9//3//f/9//n//f91//n//f/9//3//f/9//3//e/9zEi4SNv93/3//f/9//3//f/9//3//f/9//3//f/9//3//f/9//3//f/9//3//f/9//3//f/9//3//f/9//3//f/9//3//f/9//3//f/9//3//f/9//3//f/9//3//f/9//3//f/9//3//f/9//3v/d55fsB1OEdhG/3P/e/97/2vfX9pC0SGPHVQ6nWf/e/9//3//f/57/n//f/9//3//f/9//3//f/9//3//f/9//3//e/9//3//f/9//3//f/9//3//f/9//3//f/9//3//e/97vmsSMk0V0SE7T/9r/3f/f/9//3//f/9//3/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v2tUOgoNbRWXPp5f32//e/97/3//e/9//3//f/9//3//f95//3//f/9//3+fZ00Zlkb/d/97/3//f/9//3//f/9//3//f/9//3//f/9//3//f/9//3//f/9//3//f/9//3//f/9//3//f/9//3//f/9//3//f/9//3//f/9//3//f/9//3//f/9//3//f/9//3//f/5//3//f/9//3f/c5c+ThGwId9v/3f/e/97/3v/d1tbsCUrETQy32P/b/9z/3P/e/9//3/df/5//n//f/9//3//f/9//3v/f/9//3//f/9//3//f/9//3//f/9//3//f/9//3//f/9//3//e/9332+3RiwRLBG4Qv9v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97v2uWQo4dbhluGRtPfl//b/93/3v/e/97/3v/f/9//3//f/9//3//f/93VT4LEVxf/3f/f/9//3//f/9//3//f/9//3//f/9//3//f/9//3//f/9//3//f/9//3//f/9//3//f/9//3//f/9//3//f/9//3//f/9//3//f/9//3//f/9//3//f/9//3//f/9//3//f/5//3//f/97/3P/axMubhm4Rv97/3//f/9//3//d99rt0LyJbAZG0vfY/9z/3f/e/9//3/+f/9//3//f/9//3//f/9//3//f/9//3//f/9//3//f/97/3//f/9//3//f/9//3//f/9//3f/e/93/3caU5Ah6giWPr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97/3O/a5Y+TRUtDdIddjI8T79j/2//b/9z/3P/c/93/3vec/93/3edZwsR0S3/c/97/3//f/9//3//f/9//3//f/9//3//f/9//3//f/9//3//f/9//3//f/9//3//f/9//3//f/9//3//f/9//3//f/9//3//f/9//3//f/9//3//f/9//3//f/97/3//f/9//n/+f/5//3/+d/93/3NdW00ZsCW/b/973Hvcf91//3//d/9z+kaxFU8JmDKfW/9v/3f/f/9//3//f/9//3//f/9//3//f/9//3//f/9//3//f/9//3v/e/9//3//f/9//3//f/9//3//f/9//3v/d/93/3c7W68hCwl1Nr9r/3v/e/9//n//f/9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97/3f/d11bbhVvEW8RTQ1uFfEl2EZ8V/9z/2//c/9v/2//b/9nMzJMFfpS/3v/e/9//3//f/9//3//f/9//3//f/9//3//f/9//3//f/9//3//f/9//3//f/9//3//f/9//3//f/9//3//f/9//3//f/9//3//f/9//3//f/9//3//f/9//3//f/97/3//f/9//n//f/9//3//e/9z/3NuISwVGlf/e9x723/+f/9//3//c/9rn1t3MpAVkBnYRv9z/3v/f/9//3//f/9//3//f/9//3//f/9//3//f/9//3//f/9//3v/f/9//3//f/9//3//f/9//3//f/9//3//d/93/3e/ZxMuCwk0Mv9v/3v/f/9//n//f/9/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97/3//e/97/3v/e/9v/2s6U1Q2jRlMEW0V0CHYPlxPvlf/X99bn1N3Li0JdTrfb/93/3//f/9//3//f/9//3//f/9//3//f/9//3//f/9//3//f/9//3//f/9//3//f/9//3//f/9//3//f/9//3//f/9//3//f/9//3//f/9//3//f/9//3//f/9//3v/f/9//3/+f/5//n//f/9//3/fc/93sCkLERI2/3f+f/5//n//f/9//3//d/93/3MaT68hbRVUNr9j/2//b/93/3v/e/9//3//f/9//3//f/9//3//f/9//3//f/9//3//f/9//3//f/9//3//f917/3//f/9//3v/f/97/3ffZ7EhDAm4Qv9v/3v+f/5//n//f/97/3v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v/e/93/3f/c/9vOlcyMisRTRVtFUwNbQ3RGW4NTgmxHZ9j/3v/e/97/3//f/9//3//f/9//3//f/9//3//f/9//3//f/9//3//f/9//3//f/9//3//f/9//3//f/9//3//f/9//3//f/9//3//f/9//3//f/9//3//f/9//3//f/9//3v/f/9//3/+f/9//n//f/9//3//dzQ6yQyvJf93/3//f/9//3//f/9//3//e/97/3ffa3U+jyGwIdhCnl//c/9z/3v/f/9//3//f/9//3//f/9//3//f/9//3//f/9//3//f/9//3//f/9//3//f/9//3//f/9//3//e/97/3eeX7AdDAkbT/93/3/+f/5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e/9//3e/b3VC8TFtHY4h0CVUNjtT/2//d/97/3v/f/9//3//f/9//3//f/9//3//f/9//3//f/9//3//f/9//3//f/9//3//f/9//3//f/9//3//f/9//3//f/9//3//f/9//3//f/9//3//f/9//3//f/9//3//e/9//3//f/5//n/+f/9//3//f/97/3vYUo4llUb/e/97/3//f/9//3//f/5//n//f/9//3v/e3xfVDKPGbAZ2D6/X/9z/3v/e/9//3//f/9//3//f/9//3/+f95//3//f/9//3//f/9//3//f/9//3//f/9//3//f/9//3//f/97/3P6RpAVTg1+V/93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97/3v/e/97/3f/d/93/3v/e/9//3//f/9//3//f/9//3//f/9//3//f/9//3//f/9//3//f/9//3//f/9//3//f/9//3//f/9//3//f/9//3//f/9//3//f/9//3//f/9//3//f/9//3//f/9//3//f/9//3//f/5//3/+f/9//3//f/9//3uea/93/3f/e/97/3//f/9//3//f/5//n//f/9//3v/d/9vPFPRIY4Z0SW3Rr5n/3v/e/9//3//f/9//n/+f/9//n/+f/5//3//f/9//3//f/9//3//f/9//3//f/9//3//f/9//3//f/97/2vSHU8JeDL/c/97/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97/3//f/9//3//f/9//3//f/9//3//f/9//3//f/9//3//f/9//3//f/9//3//f/9//3//f/9//3//f/9//3//f/9//3//f/9//3//f/9//3//f/9//3//f/9//3//f/9//3//f/9//3//f/5//3/de/9//3//f/9//3v/e/97/3v/f/9//3//f/9//3//f/9//3//f/97/3f/e/93/2+XQvItTRnQJflO/2//c/973nf/f/9//3/+f/1//X//f/9//3//f/9//3//f/9//3//f/9//3//f/9//3//f/9//n//f/9v+kIuBbIVG0v/d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n//f/9//3//f/9//3//f/9//3//f/9//3//f/9//3//f/9//3//f/9//3//f/9//3//f/9//3//f/9//3//f/9//3//f/9//3//f/9//3//f/9//3//f/9//3//f/9//3//f/9//3//f/9//3//f/9//3//f/9//3//f/97/3v/e/9//3//f/9//3//f/9//3//f/9//3//f/9//3v/e/97/3u/a9hKryFtFTIufFv/c/9//3//f/9//3//f/9//n//f/9//3//f/9//3//f/9//3//f/9//3//f/9//3//f/9//3//d/9rVi5wERQq/2//f/5//n/+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97/3v/e/97/3f/e/97/3v/e/9//3//f/5//n/9f/5//3//f/9//3/+f/9//n//f/9//3//f/9//3//f/9//3//f/9//3//f/9//3//f/9//3//f/9//3//f/9//3//f/9//3//f/9//3//f/9//3//f/9//3//f/9//3//f/9//3//f/9//3//f/9//3//f/9//3//f/9//3//f/9//3//f/9//3//f/9//3//f/9//3//f/9//3//f/9//3//e/97/3v/d51jUzaNGdAhtkL/c/97/3//f/9//3//e/9//3//f/9//3//f/9//3//f/9//3//f/9//3//f/9//3/+f917/3//d99j0R1vEftK/3P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e/97/3v/f/97/3//f/9//3//f/5//3/+f/9//3//f/9//3/+f/9//3//f/9//3//f/9//3//f/9//3//f/9//3//f/9//3//f/9//3//f/9//3//f/9//3//f/9//3//f/9//3//f/9//3//f/9//3//f/9//3//f/9//3//f/9//3//f/9//3//f/9//3//f/9//3//f/9//3/+f/9//3//f/9//3//f/9//3//f/9//3/+f/9//3//f/97/3v/d/9zfVuWOq8dMzbYTr9v/3v/f/93/3v/e/9//3//f/9//3//f/9//3//f/9//3//f/9//3//f/9//3/+f/9//3v/c9hCbxGRGf9r/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/+f/5//3//f/9//3//f/9//3//f/9//3//f9573nv/f/9//3//f/5//3/+f/9//3//f/9//3//f/9//3//f/9//3//f/9//3//f/9//3//f/9//3//f/9//3//f/9//3//f/9//3//f/9//3//f/9//3//f/9//3//f/9//3//f/9//3//f/9//3//f/9//3v/f/9//3/+f/9//3//f/5//3/+f/9//3//f/9//3//f/9/3nv/f/9//3//f/9//3//f/97/3v/e/9732saT9Ahrx3xJflK32v/d/97/3//f/9//3//f/9//3//f/9//3//f/9//3//f/9//3//f/9//3/+f/9//3v/bzUqTw08T/9v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5//3//f/5//3//f/9//3//f/9//3//f/9//3//f/9//3//f/9//3//f/9//3//e/97/3P/a5Y6bRVtFXQ6W1vfc/9//3//f/9//3//f/9//3//f/9//3//f/9//3//f/9//3//f917/3/+e/9//3M8S28RuDr/a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51ndD5MGW0dt0b/c/9//3//f/9//3//f/9//3//f/9//3//f/9//3//f/9//X/9e/57/3v/d/9zv2OPGREq/2//d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WN1PvEp8S11Qlxj/3//e/97/3//f/9//3//f/9//3//f/9//3//f/5//nv/f/97/3v/c/9vTBmvId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e/93/3dcX5Y+cBXSHXc2n1//a/9z/3P/d/97/3//f/9//X/9f/x//X/df/9//3//f/97/3v/dxIyLBWeZ/93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3f/b15PVyqQEZAV2D7fY/9z/3P/e/97/3/+f/5//X/8f9t7/3/ff/9//3//f993/3vxMU0dnmf/e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a99j2ULxIU0Rrx11OjtT/2//c/93/3f+d/97/nf/e/9//3/fe/9//3v/d/93dUIsFZ9n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e997/3v/f/97/3P/b/9z32e3Rm0dTBWOHREu10bfZ/9v/3P/b/9v/2//e/97/3//d/97/3f/d1U6CxF9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nf/f/57/3//e/97/3v/d/hSzymOHY8ZkBkUIlYqujIdQ79Xnlv/a/9r/2v/a/9rfVfxJW0Zv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e/9332uXPrEdkRXSGXAJcAmQEa8ZrRkyKhEilTaVNvIhTA0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1xb2EaWPjQyEirwIe8dzx3PGY4VbRFtFc8hvmP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f/e/93/2//a/9nfFcZS9hGfFv/a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97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957/3//f/9//3//f/9/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vXf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/9//3//f/9//3//f/9//3//f/9//3//f/9//3//f/9//3//f/9//3//f/9//3//f/9//3//f/9//3//f/9//3//f/9//3//f/9//3//f/9//3//f/9//3//f/9//3/+e/9//nv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17442-6D58-4FC3-8CB3-4196ACC36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Mkrtchyan</dc:creator>
  <cp:keywords>https://mul2-psrc.gov.am/tasks/3326/oneclick/grutyun(3).docx?token=6745e9672ac133921672a5f5795466f8</cp:keywords>
  <cp:lastModifiedBy>Garegin Baghramyan</cp:lastModifiedBy>
  <cp:revision>5</cp:revision>
  <cp:lastPrinted>2020-08-06T12:45:00Z</cp:lastPrinted>
  <dcterms:created xsi:type="dcterms:W3CDTF">2020-08-06T13:32:00Z</dcterms:created>
  <dcterms:modified xsi:type="dcterms:W3CDTF">2020-08-06T14:34:00Z</dcterms:modified>
</cp:coreProperties>
</file>